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0BB1A" w14:textId="77777777" w:rsidR="00034F6D" w:rsidRPr="00994911" w:rsidRDefault="00034F6D" w:rsidP="00713EC9">
      <w:pPr>
        <w:ind w:left="2160" w:firstLine="720"/>
        <w:rPr>
          <w:b/>
          <w:sz w:val="32"/>
          <w:lang w:val="bg-BG"/>
        </w:rPr>
      </w:pPr>
    </w:p>
    <w:p w14:paraId="6FA6C50F" w14:textId="77777777" w:rsidR="00034F6D" w:rsidRDefault="00034F6D" w:rsidP="00713EC9">
      <w:pPr>
        <w:ind w:left="2160" w:firstLine="720"/>
        <w:rPr>
          <w:b/>
          <w:sz w:val="32"/>
        </w:rPr>
      </w:pPr>
    </w:p>
    <w:p w14:paraId="6BE2D0F3" w14:textId="77777777"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</w:p>
    <w:p w14:paraId="7776E7E5" w14:textId="77777777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27AB3281" w14:textId="1D9BD0BF" w:rsidR="00454CDE" w:rsidRPr="00994911" w:rsidRDefault="005A2287" w:rsidP="005A2287">
      <w:pPr>
        <w:ind w:left="3600"/>
        <w:rPr>
          <w:b/>
          <w:sz w:val="28"/>
          <w:szCs w:val="28"/>
          <w:lang w:val="bg-BG"/>
        </w:rPr>
      </w:pPr>
      <w:r w:rsidRPr="00CE78CA">
        <w:rPr>
          <w:lang w:val="bg-BG"/>
        </w:rPr>
        <w:t xml:space="preserve">   </w:t>
      </w:r>
      <w:r w:rsidR="00994911">
        <w:rPr>
          <w:lang w:val="bg-BG"/>
        </w:rPr>
        <w:t xml:space="preserve">  </w:t>
      </w:r>
      <w:r w:rsidR="00454CDE" w:rsidRPr="00994911">
        <w:rPr>
          <w:b/>
          <w:sz w:val="28"/>
          <w:szCs w:val="28"/>
          <w:lang w:val="bg-BG"/>
        </w:rPr>
        <w:t>№</w:t>
      </w:r>
      <w:r w:rsidR="00994911" w:rsidRPr="00994911">
        <w:rPr>
          <w:b/>
          <w:sz w:val="28"/>
          <w:szCs w:val="28"/>
          <w:lang w:val="bg-BG"/>
        </w:rPr>
        <w:t xml:space="preserve">  ПО-09-650-1</w:t>
      </w:r>
    </w:p>
    <w:p w14:paraId="6DBD5182" w14:textId="2DEF9163" w:rsidR="00454CDE" w:rsidRPr="00CE78CA" w:rsidRDefault="00994911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</w:t>
      </w:r>
      <w:r w:rsidR="00454CDE" w:rsidRPr="00CE78CA">
        <w:rPr>
          <w:lang w:val="bg-BG"/>
        </w:rPr>
        <w:t>София,</w:t>
      </w:r>
      <w:r>
        <w:rPr>
          <w:lang w:val="bg-BG"/>
        </w:rPr>
        <w:t xml:space="preserve">  16.09.</w:t>
      </w:r>
      <w:r w:rsidR="0023186B" w:rsidRPr="00CE78CA">
        <w:rPr>
          <w:lang w:val="bg-BG"/>
        </w:rPr>
        <w:t>20</w:t>
      </w:r>
      <w:r w:rsidR="00F62A14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12ECCF7B" w14:textId="77777777" w:rsidR="00576362" w:rsidRPr="00CE78CA" w:rsidRDefault="00576362" w:rsidP="00576362">
      <w:pPr>
        <w:spacing w:line="360" w:lineRule="auto"/>
        <w:rPr>
          <w:lang w:val="bg-BG"/>
        </w:rPr>
      </w:pPr>
    </w:p>
    <w:p w14:paraId="21E060DA" w14:textId="71D5B368" w:rsidR="005E5F37" w:rsidRPr="00994911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обн.ДВ</w:t>
      </w:r>
      <w:proofErr w:type="spellEnd"/>
      <w:r w:rsidR="007A06D3" w:rsidRPr="00CE78CA">
        <w:rPr>
          <w:lang w:val="bg-BG"/>
        </w:rPr>
        <w:t>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proofErr w:type="spellStart"/>
      <w:r w:rsidRPr="004A35CC">
        <w:rPr>
          <w:lang w:val="bg-BG"/>
        </w:rPr>
        <w:t>посл</w:t>
      </w:r>
      <w:proofErr w:type="spellEnd"/>
      <w:r w:rsidRPr="004A35CC">
        <w:rPr>
          <w:lang w:val="bg-BG"/>
        </w:rPr>
        <w:t xml:space="preserve">. </w:t>
      </w:r>
      <w:r w:rsidR="00CA17DF" w:rsidRPr="004A35CC">
        <w:rPr>
          <w:lang w:val="bg-BG"/>
        </w:rPr>
        <w:t>изм. ДВ. бр.</w:t>
      </w:r>
      <w:r w:rsidR="00713EC9" w:rsidRPr="004A35CC">
        <w:rPr>
          <w:lang w:val="bg-BG"/>
        </w:rPr>
        <w:t xml:space="preserve"> </w:t>
      </w:r>
      <w:r w:rsidR="00DE6CF2" w:rsidRPr="00913275">
        <w:rPr>
          <w:lang w:val="bg-BG"/>
        </w:rPr>
        <w:t>40 от 05 май 2020г., чл.37в, ал.4</w:t>
      </w:r>
      <w:r w:rsidR="00DE6CF2">
        <w:rPr>
          <w:lang w:val="bg-BG"/>
        </w:rPr>
        <w:t xml:space="preserve"> </w:t>
      </w:r>
      <w:r w:rsidR="008F3A6E" w:rsidRPr="00CE78CA">
        <w:rPr>
          <w:lang w:val="bg-BG"/>
        </w:rPr>
        <w:t xml:space="preserve">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312A59">
        <w:rPr>
          <w:lang w:val="bg-BG"/>
        </w:rPr>
        <w:t xml:space="preserve">заповед </w:t>
      </w:r>
      <w:r w:rsidR="005E5F37">
        <w:rPr>
          <w:sz w:val="26"/>
          <w:szCs w:val="26"/>
          <w:lang w:val="bg-BG"/>
        </w:rPr>
        <w:t xml:space="preserve">№ </w:t>
      </w:r>
      <w:r w:rsidR="00AB4C93">
        <w:rPr>
          <w:sz w:val="26"/>
          <w:szCs w:val="26"/>
          <w:lang w:val="bg-BG"/>
        </w:rPr>
        <w:t>ПО-09-3</w:t>
      </w:r>
      <w:r w:rsidR="00F62A14">
        <w:rPr>
          <w:sz w:val="26"/>
          <w:szCs w:val="26"/>
          <w:lang w:val="bg-BG"/>
        </w:rPr>
        <w:t>51</w:t>
      </w:r>
      <w:r w:rsidR="00AB4C93">
        <w:rPr>
          <w:sz w:val="26"/>
          <w:szCs w:val="26"/>
          <w:lang w:val="bg-BG"/>
        </w:rPr>
        <w:t>/</w:t>
      </w:r>
      <w:r w:rsidR="00F62A14">
        <w:rPr>
          <w:sz w:val="26"/>
          <w:szCs w:val="26"/>
          <w:lang w:val="bg-BG"/>
        </w:rPr>
        <w:t>31</w:t>
      </w:r>
      <w:r w:rsidR="00AB4C93">
        <w:rPr>
          <w:sz w:val="26"/>
          <w:szCs w:val="26"/>
          <w:lang w:val="bg-BG"/>
        </w:rPr>
        <w:t>.0</w:t>
      </w:r>
      <w:r w:rsidR="00F62A14">
        <w:rPr>
          <w:sz w:val="26"/>
          <w:szCs w:val="26"/>
          <w:lang w:val="bg-BG"/>
        </w:rPr>
        <w:t>7</w:t>
      </w:r>
      <w:r w:rsidR="00AB4C93">
        <w:rPr>
          <w:sz w:val="26"/>
          <w:szCs w:val="26"/>
          <w:lang w:val="bg-BG"/>
        </w:rPr>
        <w:t>.20</w:t>
      </w:r>
      <w:r w:rsidR="00F62A14">
        <w:rPr>
          <w:sz w:val="26"/>
          <w:szCs w:val="26"/>
          <w:lang w:val="bg-BG"/>
        </w:rPr>
        <w:t>20</w:t>
      </w:r>
      <w:r w:rsidR="005E5F37" w:rsidRPr="004A35CC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14:paraId="37F04364" w14:textId="77777777" w:rsidR="00034F6D" w:rsidRPr="00994911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17563603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6162CD08" w14:textId="77777777" w:rsidR="008F3A6E" w:rsidRPr="00994911" w:rsidRDefault="008F3A6E" w:rsidP="008F3A6E">
      <w:pPr>
        <w:ind w:firstLine="709"/>
        <w:jc w:val="center"/>
        <w:rPr>
          <w:lang w:val="bg-BG"/>
        </w:rPr>
      </w:pPr>
    </w:p>
    <w:p w14:paraId="266091BC" w14:textId="77777777" w:rsidR="00034F6D" w:rsidRPr="00994911" w:rsidRDefault="00034F6D" w:rsidP="008F3A6E">
      <w:pPr>
        <w:ind w:firstLine="709"/>
        <w:jc w:val="center"/>
        <w:rPr>
          <w:lang w:val="bg-BG"/>
        </w:rPr>
      </w:pPr>
    </w:p>
    <w:p w14:paraId="61C3AD5D" w14:textId="3BBFBEE6" w:rsidR="00E52E11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proofErr w:type="spellStart"/>
      <w:r w:rsidR="003361C6" w:rsidRPr="00CE78CA">
        <w:rPr>
          <w:lang w:val="bg-BG"/>
        </w:rPr>
        <w:t>с</w:t>
      </w:r>
      <w:r w:rsidR="0011621C" w:rsidRPr="00994911">
        <w:rPr>
          <w:lang w:val="bg-BG"/>
        </w:rPr>
        <w:t>.</w:t>
      </w:r>
      <w:r w:rsidR="0033164B">
        <w:rPr>
          <w:lang w:val="bg-BG"/>
        </w:rPr>
        <w:t>Трудовец</w:t>
      </w:r>
      <w:proofErr w:type="spellEnd"/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33164B">
        <w:rPr>
          <w:lang w:val="bg-BG"/>
        </w:rPr>
        <w:t>73256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Pr="00CE78CA">
        <w:rPr>
          <w:lang w:val="bg-BG"/>
        </w:rPr>
        <w:t>, за стопанската 20</w:t>
      </w:r>
      <w:r w:rsidR="00F62A14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23634D">
        <w:t>2</w:t>
      </w:r>
      <w:r w:rsidR="00F62A14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460B5B71" w14:textId="77777777" w:rsidR="00CC0CA9" w:rsidRDefault="00CC0CA9" w:rsidP="005745ED">
      <w:pPr>
        <w:ind w:firstLine="720"/>
        <w:jc w:val="both"/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69"/>
        <w:gridCol w:w="567"/>
        <w:gridCol w:w="993"/>
        <w:gridCol w:w="992"/>
        <w:gridCol w:w="850"/>
        <w:gridCol w:w="993"/>
        <w:gridCol w:w="1134"/>
      </w:tblGrid>
      <w:tr w:rsidR="00CC0CA9" w:rsidRPr="00325DB4" w14:paraId="2ECC0ED2" w14:textId="77777777" w:rsidTr="00250F8B">
        <w:trPr>
          <w:cantSplit/>
          <w:trHeight w:val="227"/>
        </w:trPr>
        <w:tc>
          <w:tcPr>
            <w:tcW w:w="396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8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9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3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7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A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CC0CA9" w:rsidRPr="00325DB4" w14:paraId="3DACCB9E" w14:textId="77777777" w:rsidTr="00250F8B">
        <w:trPr>
          <w:cantSplit/>
          <w:trHeight w:val="227"/>
        </w:trPr>
        <w:tc>
          <w:tcPr>
            <w:tcW w:w="396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5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8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5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EB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2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7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0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CC0CA9" w:rsidRPr="00325DB4" w14:paraId="40602E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C4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1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E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F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1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9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E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35FD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0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B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E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2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0D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6A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14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38D9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DD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AC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FE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8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C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8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6170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3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F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2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09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F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51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C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D940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C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F6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3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9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5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A0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EC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E7C6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C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F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9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9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6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3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E4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C3ED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84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3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08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3B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E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E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B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9B46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3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1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4F8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4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F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8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9C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1F76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A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EB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7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5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8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9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B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2FCB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2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7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B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1C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2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D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9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68F7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6B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0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5B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E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C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E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94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576E14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D7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80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2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8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1E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C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9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30DB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A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9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C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7EE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7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A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2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BB93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1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A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89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3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A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F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1F2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B0E1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86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D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B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EB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4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B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BF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1271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83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6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2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7A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2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DA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2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9488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A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D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D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3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F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4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A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8EFD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5D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F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D0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F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6A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8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E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8F8A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E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01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B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3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E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8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B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E72B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4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1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15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EF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C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3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4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BD9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C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A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C9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F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8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5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F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B815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7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A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4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45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4A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F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8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D7C8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2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1A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B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D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F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0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64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9D6D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B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1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A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9D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9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0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D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35ED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9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1B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D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1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2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3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E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3E00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6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6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2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A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3C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36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10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28F1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0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6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3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18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8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BE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3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CC0CA9" w:rsidRPr="00325DB4" w14:paraId="35807F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8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7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C9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A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A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9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98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18E3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A4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A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D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DE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3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A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BB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D66D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6F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5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3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8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E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A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7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7308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E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4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C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E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F8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D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7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42FB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E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B3B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4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F8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C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0A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19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4080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5C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B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6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3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1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AE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0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3C83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0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05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89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1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D9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9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3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0368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8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7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31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2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33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91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D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17FF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2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C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5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2E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3D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B3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4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1536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C5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8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98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2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88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6D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A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3D4E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B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B3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4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E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D8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8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F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25A4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9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E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D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5E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95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3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BC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7E40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F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0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72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C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67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EF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3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DE57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C1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E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5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B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B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9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0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CC36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0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6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D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D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8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30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A4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86BC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4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11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F6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1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7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B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8E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EE7B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7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A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9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7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E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3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1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65CE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6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A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D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F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49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0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F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D615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7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D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7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1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9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1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C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739F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3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D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2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3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1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9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1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F94F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7E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D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5B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D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38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A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D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31B1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2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5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F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3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82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B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9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EE4F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676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D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6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9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60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3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8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E719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B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C1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E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54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6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7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4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64EF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1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8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8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C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67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A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37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370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A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4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1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0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6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8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0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8131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0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B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4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C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C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D7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B3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518E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6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9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5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C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6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5B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F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C726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08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E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D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B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92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5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6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4173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D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6D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6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D8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B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C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C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603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2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2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9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0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9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7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9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EC04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4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D4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E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F4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61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04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F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2970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6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A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F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8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5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7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8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D854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4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3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2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B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6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D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ED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0F56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F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E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1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E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8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1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F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AD6F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F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9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5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86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5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0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7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A88E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B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0D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8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59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BC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79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5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BB0E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5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0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2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CF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7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5B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5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DA60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0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97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B0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9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1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F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0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F067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7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2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00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5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B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5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7C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9EF4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3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AC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A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C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AF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F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9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296A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2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5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B7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18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B7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1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A2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B1D4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E6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8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B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0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A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28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2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4.07</w:t>
            </w:r>
          </w:p>
        </w:tc>
      </w:tr>
      <w:tr w:rsidR="00CC0CA9" w:rsidRPr="00325DB4" w14:paraId="6C2D82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E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9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8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5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1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9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4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6D98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B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9E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2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05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C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F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1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3182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10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2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4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04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4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7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D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0BAE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C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EE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D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E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3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7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12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86EF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FB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7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D9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F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8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5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D6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652F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2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6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5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D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E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7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9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50AA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B2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4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A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F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6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C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B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A224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EB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0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D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40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07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54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2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DE64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87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3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4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6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0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0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4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CBD5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F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C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0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5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1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C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2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7398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4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4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C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F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0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97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D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0A68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E6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77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C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D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F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8B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9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A459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6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3D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5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A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9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E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2D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909D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B6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C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C1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8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2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6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7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6A95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6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A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B0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E1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C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F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9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95E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E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C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4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B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53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6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E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B0A9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9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59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6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40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E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C9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B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CE74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1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4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A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1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5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4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C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2C12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2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2B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9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48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5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6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A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6D96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BE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B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E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D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56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5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3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8D15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8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4A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4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1D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BF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5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1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D10B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F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2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02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A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5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4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F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FEE6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3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6B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3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F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7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A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2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E3F7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A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B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A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D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B5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B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2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10D4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4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5C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E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0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8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B3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F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3A91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3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5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A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2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1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1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2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C534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E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1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A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84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4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9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7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1143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0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C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D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2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89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E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DB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F317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5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0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0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37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1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FB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7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180E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0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7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6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E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0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3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3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</w:tr>
      <w:tr w:rsidR="00CC0CA9" w:rsidRPr="00325DB4" w14:paraId="5AE98E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B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4E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7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31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A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B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CC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D12B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99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4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7D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F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4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1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6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4C0E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64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13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B5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D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0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1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6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1646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BD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3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C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2E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C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2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3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88FC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F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4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8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0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4D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C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4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E2B6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7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3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D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E0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4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F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43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9874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58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F5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7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90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67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9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9D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355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1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9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1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2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4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C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E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373C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0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9D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A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D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7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A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6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8F46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3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A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7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3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A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02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A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E352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F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6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E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9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E2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A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1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B487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0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B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C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0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32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2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9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8EBF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2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9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E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A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AB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5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2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D5ED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E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4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3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2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1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D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E5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99BB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8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D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F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4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4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FC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6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94E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2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F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99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4E7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3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D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5C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6218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2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C5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5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4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1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1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2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B283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F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A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A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9B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7E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B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E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8892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F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8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A3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1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F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3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F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FB7A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2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1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B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B2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C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F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8A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2353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6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B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2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30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A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2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8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301A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B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72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05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7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4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3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0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63D9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A1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9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7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62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5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4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CF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EE48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B4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A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B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7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C4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B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E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BF04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5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D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E4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9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7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6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9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0DB9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2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0D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D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07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2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78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A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9EC8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A8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1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11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9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FB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E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5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</w:tr>
      <w:tr w:rsidR="00CC0CA9" w:rsidRPr="00325DB4" w14:paraId="49696C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B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D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F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F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A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95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E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F5DB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1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7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C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B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6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4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2B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0EE4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A1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B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C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7C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7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7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C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0DF3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F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A9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D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8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1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5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3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464A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D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0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3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5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3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9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3C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0FA6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A5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B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2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6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4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7A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35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A0673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3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16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60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9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98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10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7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DA53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D0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9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5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96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E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5D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C9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90FF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B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6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D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C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D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2E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E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49C1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F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A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9E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8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51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2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8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E11D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18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D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AF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A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F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80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E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7926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DA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2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F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C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3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9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9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4B90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D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2F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E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7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7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A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E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360E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4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B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A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A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98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04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B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E7F2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D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F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0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93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FB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D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73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BFB4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1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C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EC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5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F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6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A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7.71</w:t>
            </w:r>
          </w:p>
        </w:tc>
      </w:tr>
      <w:tr w:rsidR="00CC0CA9" w:rsidRPr="00325DB4" w14:paraId="64ED71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C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2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39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2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E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6D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6B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3007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0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E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3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39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05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4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1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4CA2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D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5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7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2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5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8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36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6620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6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1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0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0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9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D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7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F68D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FF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B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7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C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2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5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7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B6ED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6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22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6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D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F7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8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D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A928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3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B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A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E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F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87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B1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B599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3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A0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4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34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F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5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B7E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5C8C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68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1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6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1D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8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B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C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DB27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A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4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55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B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C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9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1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D059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7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E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5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F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FC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1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E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29D0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D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5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82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84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4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6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8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9D99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B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B6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B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91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E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3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C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EBE7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0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8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5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22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9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E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3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4853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E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5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6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3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81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8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AE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3674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9D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2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7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3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D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F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E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0E72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FC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4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93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5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3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D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E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</w:tr>
      <w:tr w:rsidR="00CC0CA9" w:rsidRPr="00325DB4" w14:paraId="29FF8C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A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0E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0D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7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9B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9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F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6AF3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7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0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4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E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B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5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4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3FDD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0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2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D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6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C6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4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E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5A8E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B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5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1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75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0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5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F5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6AB4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8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B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F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A8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A0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2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6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CBA4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C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D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C33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40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A9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A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7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385D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3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3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0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0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4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9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1C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2739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E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5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C0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8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D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4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4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4A77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E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32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3A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3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7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D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1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2BA7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A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"АГРОЛЕНД 2020"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5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BA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A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1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4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7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D073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4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5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A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FC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251.651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3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C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14.386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4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100.70</w:t>
            </w:r>
          </w:p>
        </w:tc>
      </w:tr>
      <w:tr w:rsidR="00CC0CA9" w:rsidRPr="00325DB4" w14:paraId="6EC7BE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DDE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9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2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8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6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7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37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47EB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B1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6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88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1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C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36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C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444A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A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B3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0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C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C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2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3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60C0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2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E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36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A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C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6C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1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0947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D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8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7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B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B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B8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D0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2A77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E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0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CF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5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3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0E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D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E786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7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6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C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F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2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F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1BF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7E9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26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6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5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0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A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4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E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1B6CE7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8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5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C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52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6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F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7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44E9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C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A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C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BC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3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5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1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91AD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E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1B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7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1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8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5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B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D390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4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6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A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B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7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D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05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</w:tr>
      <w:tr w:rsidR="00CC0CA9" w:rsidRPr="00325DB4" w14:paraId="1D372F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C3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D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3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0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C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70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1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99BD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D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4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B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A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6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3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D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41F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64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A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E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E9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3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C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1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4D7D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2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D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3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4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B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AA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C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C0A0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5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A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EE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0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8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A9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86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477316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2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4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4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7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7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6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A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C35E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4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4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A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1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2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D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43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340D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98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5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9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7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5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A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6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FD1F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6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34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56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A3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8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AE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B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74FC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1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F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5E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5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D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E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4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C791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94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E5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32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9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5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C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7E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4822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8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2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B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6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7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A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25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19BA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6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D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2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A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00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4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7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B5A6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B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7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5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F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C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B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5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84B5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2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D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F1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6B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AA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49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8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69F8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D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F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D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3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6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AA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5B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2EE6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8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D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34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6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A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1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7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4E0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C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A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3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C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4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A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5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B2FA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A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9B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F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1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4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A4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8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0A3B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D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F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6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9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E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8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1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A7C6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E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BF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04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5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F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5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A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F384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F6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6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F3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3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D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E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6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B868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4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A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6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C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2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1E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3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CACA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6F9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B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6D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9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F0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7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B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3BD8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7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D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9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1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6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7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9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509E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C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D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7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4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F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4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1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3C86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33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9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5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E20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2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C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E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9BC1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B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0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34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1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00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8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1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9C09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1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82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2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DB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87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E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7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A092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3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F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44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7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F6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1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B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9E49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1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4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1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07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0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2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9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B8B6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8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E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C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7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51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F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2B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7AC1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78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18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D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9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F9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2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8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747E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F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E0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17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4C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A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C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B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6788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D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8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7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C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F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D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CF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3A51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5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10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1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A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5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D8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F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FFDD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5F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3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4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0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B1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A6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5C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10.25</w:t>
            </w:r>
          </w:p>
        </w:tc>
      </w:tr>
      <w:tr w:rsidR="00CC0CA9" w:rsidRPr="00325DB4" w14:paraId="20442B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8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9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A8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B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8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1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B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B38B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5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9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3F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E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1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3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B2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CC0CA9" w:rsidRPr="00325DB4" w14:paraId="76BF55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7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9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C5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3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E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0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3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402A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6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D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7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0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6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8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3F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9C9B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D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0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0B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E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0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C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1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</w:tr>
      <w:tr w:rsidR="00CC0CA9" w:rsidRPr="00325DB4" w14:paraId="13775C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8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7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3D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3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8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E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7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8500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6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7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44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88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C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D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F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E219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9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2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7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B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6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41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00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03F1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B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1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A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0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63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B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5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A0CF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D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99B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1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E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F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E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6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83E5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0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A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B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0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B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0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9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7DE5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9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6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D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7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D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33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3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36A1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5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A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F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A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A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D1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6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749B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5E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C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F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2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AB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E7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6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560F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3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C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A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E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5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4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B5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ADA8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4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1A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F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B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E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20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C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5ECA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92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10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0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5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5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C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F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9CB5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B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3B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B0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05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89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B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8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25DD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9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1D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A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9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B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11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2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E98E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20C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4F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C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3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B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4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0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82FE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A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B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F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B9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0E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1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C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66FF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8AC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2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7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8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6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8C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0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EBB1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4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B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5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E2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0A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B3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2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32AE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B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4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1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6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E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05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E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D117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91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6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F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80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5A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5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0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899F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8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6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CA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1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2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5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19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EA85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7E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93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2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BC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8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B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4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BA9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0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E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3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7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BC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5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0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6FCA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A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E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1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E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8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5C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B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73B6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1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67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1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6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9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E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8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878A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8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3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0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B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6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C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A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A0D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D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71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E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2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75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0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4F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B73A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A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0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F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6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5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E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B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6A4B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6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5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D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F9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7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A2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A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5971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A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9E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86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A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C8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0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F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3E30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AC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8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8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3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E7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B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C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7427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27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FE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1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AC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D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4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EA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A9685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C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8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2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B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6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4A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8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9DE1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8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D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A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1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E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4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8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6B1E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A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5C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DE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AD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89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A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B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E6D48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2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D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3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E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EE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0B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56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4740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AB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C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07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4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8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7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F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CD4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94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7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5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D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4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26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7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BEFB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BD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B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5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0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7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B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7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CE258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D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A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7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4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0C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2A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2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95E1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D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5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E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B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8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2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A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9276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90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4F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0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7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79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B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4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107A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C0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C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A6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C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9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F5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3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144A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C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5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3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C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64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F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B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3532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2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F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8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D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4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E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B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8336A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7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21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7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8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7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C9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A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4E9F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E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A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9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C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9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19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C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B631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3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2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A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7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1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0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0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4E09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4D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D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4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8E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C8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9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E1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7912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18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1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D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A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1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82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5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4C09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4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C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D7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8F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24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E4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6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EE47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D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5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4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0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9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E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0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24164C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E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46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5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7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4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5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2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016617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A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74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6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E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D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F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33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57D5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D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6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2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3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5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6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5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63E721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E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8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B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8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A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2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7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8CFC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A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3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7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CB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EF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A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F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22CD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EE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6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9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F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D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37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D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3F45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72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2A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D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3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D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C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76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207B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14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4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A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C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1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A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A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FAF9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5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8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B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1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71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0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9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</w:tr>
      <w:tr w:rsidR="00CC0CA9" w:rsidRPr="00325DB4" w14:paraId="3DC063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8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D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2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9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F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A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5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A91C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70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C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6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7B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4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25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D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8CDC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8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A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7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A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3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F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8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B140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D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7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4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2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5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1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7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20AD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02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9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5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C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B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E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5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</w:t>
            </w:r>
          </w:p>
        </w:tc>
      </w:tr>
      <w:tr w:rsidR="00CC0CA9" w:rsidRPr="00325DB4" w14:paraId="031B6D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0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E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1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552087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0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8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1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9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F47B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0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4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C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9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9F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8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C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09A0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3A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35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D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4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8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1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F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7F7E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E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11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73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5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0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25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F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35E3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4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E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B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6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8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C4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A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E13F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84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B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00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0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0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9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07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9EA1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2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9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8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6C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8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AE5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5A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FE3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E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C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C4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D6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AD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5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F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2B8D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B7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1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B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B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F3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3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1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A294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A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3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4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8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3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C5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6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E871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2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C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9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42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D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D3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6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DC5E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A2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5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5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1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4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6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2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34A0B6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D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6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4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3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2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73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2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707C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9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6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5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E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1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EF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A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FE1A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5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6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71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F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4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7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2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B5FA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37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6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9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77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E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4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4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ACE5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F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8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F3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C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2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4E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5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36F3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D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B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59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5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3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0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7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7E83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2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BD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30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F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0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C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D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DC53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4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2A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A9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43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4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0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3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42D8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6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D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1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4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9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2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D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727F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1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9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7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70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C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A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5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FBD8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0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34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8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F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1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0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C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2F78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8B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F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E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C3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EF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B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3D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0A2E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D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0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2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A9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1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A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E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1F6570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D4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2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7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4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F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3B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B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</w:tr>
      <w:tr w:rsidR="00CC0CA9" w:rsidRPr="00325DB4" w14:paraId="17B72C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5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B4F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8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9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9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6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6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3F90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1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7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BE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7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F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E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1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5BA7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D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0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48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A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0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2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7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7183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C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B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0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1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1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A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95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48FE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A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7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B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6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04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F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A8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15E6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4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0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6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0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0D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7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B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DEF2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45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9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3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2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0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7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9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</w:tr>
      <w:tr w:rsidR="00CC0CA9" w:rsidRPr="00325DB4" w14:paraId="5E8E8A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3C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65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D1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3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2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EE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7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3569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D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11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35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73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0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59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B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4F23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5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4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5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6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7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F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C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EE14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F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4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4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B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9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F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4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E342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C8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E2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2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F6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2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7F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5B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7CC4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9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1D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B7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97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3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8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4F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EC99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B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3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0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8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27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5A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4D3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80D4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9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9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5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8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4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C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5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2A40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27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D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B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5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1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C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CE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E092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1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A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C8B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B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9F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EA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5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434F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5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DD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19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B9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03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E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6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5E4F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0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2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0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6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1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5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6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FB7A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1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C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5C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5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4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B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F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6A7E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F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A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4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4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3A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A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7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1DC4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F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E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9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4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0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D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4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FE1B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9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3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6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2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81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E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1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11D1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F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6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C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C5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B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E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F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204D7F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8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8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E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AB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D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C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07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7B4F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B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0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C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B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6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8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C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6E44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95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7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2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A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50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B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F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9276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CA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B2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A6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1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8F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8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E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B0AA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7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5D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96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FA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AA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1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7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183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C8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CF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A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E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4E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CFC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8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4DB7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2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7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8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06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88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9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2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4957E3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5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A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5A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6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6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FA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E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F15D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E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9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D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27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7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D7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2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94E9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4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3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B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5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A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C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9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9B04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5C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4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3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A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17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C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1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9397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C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9C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4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BB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2E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A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7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EA54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8E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62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9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2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A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0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B8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FBAC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E5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8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55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3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C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D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B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4CAE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F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2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3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D7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2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61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D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751D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7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8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3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F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53E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2C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6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07AC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0D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D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D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9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7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0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4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01D6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A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1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4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C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A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6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E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4B9B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9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D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C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6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3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0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F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19AB0E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0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6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2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4D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A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E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8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78A2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89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7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5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E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62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B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1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A768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8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8B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8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8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63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E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8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2891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2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3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2F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5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B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2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45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70BA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3F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2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E0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6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5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5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1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2C17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0F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2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C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E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B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0F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E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8531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9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BD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2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7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9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7F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C5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EC14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D0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3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4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9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A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3D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B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3CC9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A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C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AAE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A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7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D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0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3292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C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8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7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F8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C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F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3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D305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3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FC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F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3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9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4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0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C140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A4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A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9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0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A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4A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C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DE7F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B2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8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5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8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7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E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7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6FE1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7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6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E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7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5F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2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B4A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1BAC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90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4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5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A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7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8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1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B060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2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E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8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0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25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B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2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D54F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FF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C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2E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C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F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6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1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78BF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4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9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69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C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8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7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5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51F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D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F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B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6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A3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23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5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93C9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1E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46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8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6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F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9A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3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3552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C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2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C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D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6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B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F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574D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A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1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DF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4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0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79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A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</w:tr>
      <w:tr w:rsidR="00CC0CA9" w:rsidRPr="00325DB4" w14:paraId="1D6FB3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0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0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F3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3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3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627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27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8BCD3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D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E6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F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0D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C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0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F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B0EE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F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67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7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18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9C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E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7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036A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C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A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7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8B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95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2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3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DA99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A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B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83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DE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B5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C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3F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1542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5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7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9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3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B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7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4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9D69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C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B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27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A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E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6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5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E103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A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3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A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D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8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E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F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3874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2E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B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3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2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1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EB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45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D88C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7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D3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2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2A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B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C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C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D4AA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7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2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D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D0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E1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B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C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500C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1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4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F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E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2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E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DA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6718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C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5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0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7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7C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8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E8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1440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2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8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28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BD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09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B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E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E8F90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9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4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B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4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ED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9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CC5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1C17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7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71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02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C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5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7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B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E7EBA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3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3E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F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C5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C5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F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54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C0AC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C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9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5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CF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08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DD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4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DEFE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6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2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C7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3D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14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D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2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03FC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A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4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A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FE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29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2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61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1F30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A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5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7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1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8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CE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D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0B32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0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23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9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5C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3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D7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5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421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C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9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3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3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B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C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D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CABA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A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B2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9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E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F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2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9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A127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DE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E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D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9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0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C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4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DEC5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07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B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6C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8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9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3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A3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2634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5A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C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2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1D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9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57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0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3F7F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9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A0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0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E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0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B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B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CF7F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A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4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5E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A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3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6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F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28F5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E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4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3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48B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7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C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D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F2D0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B10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BB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6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4C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15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E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F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069B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F6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4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1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9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6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B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C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DC67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D3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8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8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A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BD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EB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26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3FA2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17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3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6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ED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70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2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5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5685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8D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4A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38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D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0F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AA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0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CE19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7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E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93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C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9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5F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A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863A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6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A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8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B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C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5C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F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2FC0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B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6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2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AA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18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E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5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F7A9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01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2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E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0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C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73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A2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8611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8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E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DF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0C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F6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D2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11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6BBF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0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C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22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B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1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9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D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BDBC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F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3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A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C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B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4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30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A04E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02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E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E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4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E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3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23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2999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9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BC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3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89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D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A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B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53DB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6E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CD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2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F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3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7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5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0A53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F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7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50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D5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4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BC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0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564088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B8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6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7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E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C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C0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6E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39CE45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BE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1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7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A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5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BC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8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B2FE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3C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A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9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D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E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F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3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76A9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6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36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B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9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4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AE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1B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DB85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7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7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7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5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7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6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8B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557C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F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8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D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0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3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E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2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1FE9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2D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D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5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C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8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9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F6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9B6C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A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F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F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71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1C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57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C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1AFA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A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6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8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90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25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4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5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3E0F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1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2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EF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E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0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8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F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F099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4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7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F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CE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4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D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A4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6680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5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5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F9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3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B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F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F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B009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7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AB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B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3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0B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9D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5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CA27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3B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6D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3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E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6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9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D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AD9F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C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9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3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5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6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567206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B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5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7A5256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A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E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55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3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C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79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2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EFAF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74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8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26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1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9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6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5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C5FA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F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4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2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7D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2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95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3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E844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7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4E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D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2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3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3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9B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72FFAE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F6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B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0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E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E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F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A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F2C3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9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3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D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E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D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C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48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01B929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5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8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A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1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F7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8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B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7EC9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A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6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7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68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1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E2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C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2B0A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F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D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5A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0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A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8A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0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D0A2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0D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BF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2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B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7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E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9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BD54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F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F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B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2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6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9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7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F4F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D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2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5C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7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1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B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F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89A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1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F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8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8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7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52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D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1B4D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09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F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A69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A8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7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0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05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C974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AF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9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D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A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1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E0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4A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E643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D4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2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6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B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2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5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1F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BD0E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18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D1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0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9D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B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6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4A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2674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98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6B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A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F9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1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E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5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1C74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6C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2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8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C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53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8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D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857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B0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B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D0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14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B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8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37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61CD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C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4A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9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4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A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A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B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C9A6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D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BF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5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8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E2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7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8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E79C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D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E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0D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A6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9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5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D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28.92</w:t>
            </w:r>
          </w:p>
        </w:tc>
      </w:tr>
      <w:tr w:rsidR="00CC0CA9" w:rsidRPr="00325DB4" w14:paraId="689C91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B6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FB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3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7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1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2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C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D9B8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4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D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5B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6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D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0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8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ACAF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E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B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70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C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5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3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C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5446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0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B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B8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5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85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7F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2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4F7D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7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3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2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0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A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0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0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21.80</w:t>
            </w:r>
          </w:p>
        </w:tc>
      </w:tr>
      <w:tr w:rsidR="00CC0CA9" w:rsidRPr="00325DB4" w14:paraId="5A190E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2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F6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C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F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7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94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C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B47A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0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1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3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0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8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CE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4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6B6B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E5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F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6EF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BB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F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1D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7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E6B5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B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2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5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D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B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1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67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E28B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5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C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8E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A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8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1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C3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03F1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7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4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D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6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C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C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C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C8A6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01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3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0E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8F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D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C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B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64A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B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FA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61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F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40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B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7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9346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44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D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82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A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57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9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B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82BE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4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E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2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F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7D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2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9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E93A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B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4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6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1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AD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D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0C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1AE7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5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F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80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D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B3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25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7E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C07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7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8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F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3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11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C9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7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F94D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3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F0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8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4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D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3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D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E533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F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A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8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7D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E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F3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3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0003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CC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5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E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03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0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0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83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A66E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4E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D2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69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5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F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0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A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2862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2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3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7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8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7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42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C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D28C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41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C6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3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2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6D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3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B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0694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2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4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0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D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1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61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0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2A48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1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A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A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33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9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5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1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97A8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5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E3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F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14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2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A9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9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D371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8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1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D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7D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6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4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C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A6E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C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E2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A5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1A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E4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5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77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5E79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A2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95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B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BB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6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2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3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9CDC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B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61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48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1E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A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F6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9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FCEF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7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1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D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6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8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B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58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D0EB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9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4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3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F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6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B5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B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F34C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5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F7F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4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4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5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7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6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BBA7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9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F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8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B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5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D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95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EE06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E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4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F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D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4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17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83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A5B7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8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7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83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2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2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90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C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D7D3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2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3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E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A9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4B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2D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5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1B3A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5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7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B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F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C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A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D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26C4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0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D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6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A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1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B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73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D230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F5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4F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1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C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9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B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8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273B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1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EF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1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9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DD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5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33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F040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8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1B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09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1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4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F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D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FBEB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22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E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7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B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2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8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3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0A62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2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9F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0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B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1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99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35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3C3A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A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65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A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B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5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0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C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DA15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20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72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01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2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A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44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3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509A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B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8D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0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E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0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14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2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8A3F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5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9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6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F1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8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86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3E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76BF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5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8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0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B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E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7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E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A718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5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A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6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45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C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F1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B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97C4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9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0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C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D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B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A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8B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492F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CC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18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54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E3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E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8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F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356B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8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2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E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E5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1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C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EC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0105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D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5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A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0C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B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EC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70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C187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6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CC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5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48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B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8B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0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0EE0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B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9D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8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D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5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D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9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4441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6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B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0E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4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F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5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A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6FD6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8C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9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4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6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5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7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D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2919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80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3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2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A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2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0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F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2A21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1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1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C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0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1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6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1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544C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A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C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A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1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5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A4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97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AF08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5E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5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4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0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1F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8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5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E9A6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7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F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C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D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3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22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E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0E07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7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77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9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4E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35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44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1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FCC3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2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D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F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9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7C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F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2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265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6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5D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D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7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E1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3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7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5437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6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3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E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5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5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F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99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2460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8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B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F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5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9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6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17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814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7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9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7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7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5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4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E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A89D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2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4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6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1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A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D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E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DFC8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AA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4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1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3C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5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2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A7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F752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B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1E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D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0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B3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1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D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2B9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6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56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0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3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C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F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1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6.28</w:t>
            </w:r>
          </w:p>
        </w:tc>
      </w:tr>
      <w:tr w:rsidR="00CC0CA9" w:rsidRPr="00325DB4" w14:paraId="379F75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F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3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2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EC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2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D6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D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</w:tr>
      <w:tr w:rsidR="00CC0CA9" w:rsidRPr="00325DB4" w14:paraId="44B63E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7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C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7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D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6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A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7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7691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39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06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E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1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A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A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1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8E12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0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2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C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55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C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0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F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FF54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6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0B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7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2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2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9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5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3223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2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8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E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A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6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6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3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CC4E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58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4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4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B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E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5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C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4D97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1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55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E9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F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78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0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0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DB6F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E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B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F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2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3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1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E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D664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8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1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E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A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1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C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1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6C86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0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E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D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0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AD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3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EA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13A1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84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1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AC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1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7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8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7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A7D0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F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4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5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5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5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B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A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5AE8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2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5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D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9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A1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13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D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BDD9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B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9B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2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F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9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2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01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8CE4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C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9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F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1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E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8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13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FAEE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2E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D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A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CB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1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7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4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34AD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74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D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4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2E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1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96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8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F7BE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2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8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6B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4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A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5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E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3609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8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08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1A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F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7A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F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E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5F38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24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BB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D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8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6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7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4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7859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5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2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AD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3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1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9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A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4.64</w:t>
            </w:r>
          </w:p>
        </w:tc>
      </w:tr>
      <w:tr w:rsidR="00CC0CA9" w:rsidRPr="00325DB4" w14:paraId="32353F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F5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6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32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8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4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9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5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EEF2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1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A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4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8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E8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0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F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A7D3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F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8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1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C9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A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2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E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65CD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6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F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1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EE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6C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A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29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E432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1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B4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81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0B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5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B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37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8058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B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7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3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2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A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E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F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CC0CA9" w:rsidRPr="00325DB4" w14:paraId="79B1E2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D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5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A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1A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A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84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7C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60FC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F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2C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6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9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7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0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9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644D8C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6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29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C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2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1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FA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1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81C5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0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F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0F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1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3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19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7F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</w:tr>
      <w:tr w:rsidR="00CC0CA9" w:rsidRPr="00325DB4" w14:paraId="2AA902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C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46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9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C0F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5F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6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FE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F52B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2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1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6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D2F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C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8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E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1648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1F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09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64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5B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5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ED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F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F410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7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E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1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8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C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7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7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5E1C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5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D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75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2F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4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4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7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E6E4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C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8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D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C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3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2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7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A12A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1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4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8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0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86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63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5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E5FE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74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D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74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C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4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2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E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3E69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ED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56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7C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51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7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0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4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7CC0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13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E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7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3F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C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F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0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E575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7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6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D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7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D5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D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7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FB21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17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E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F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D0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8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BA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0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5BD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B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6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D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2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D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D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3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674B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D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5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B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D2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0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1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A6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F7A9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6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A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7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5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7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A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7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803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0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A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02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2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4B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0F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0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6F2D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B1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EA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E7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3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3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7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4F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5A2A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8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4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B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E4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22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0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C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C441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E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8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D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58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B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5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51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CA29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6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D0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95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C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7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8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F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274A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08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6E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C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C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8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44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53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1120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5F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F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D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8B0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A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4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D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528D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B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89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2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A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2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7D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1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0F42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2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1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7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4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7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7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C6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1146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D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92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3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9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D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0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B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6848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0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A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13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A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B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1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F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CB25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25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D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B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6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E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37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8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4CFD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CB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6D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A1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E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B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8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88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B3A9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10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E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9B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D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0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0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A6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</w:tr>
      <w:tr w:rsidR="00CC0CA9" w:rsidRPr="00325DB4" w14:paraId="0828E6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5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C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4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E2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E0E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0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3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7373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9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7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7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EF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7B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6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E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28E1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D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4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1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A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2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2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0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CC0CA9" w:rsidRPr="00325DB4" w14:paraId="4065D5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2E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C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D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0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6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C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2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CC0CA9" w:rsidRPr="00325DB4" w14:paraId="45446A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E7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B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6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2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2C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6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9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B509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D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2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0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4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C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1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2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AE24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3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29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8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5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07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8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79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DF19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6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5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E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6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5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49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B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0870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3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F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58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566113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7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D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98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F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F34A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4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2E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2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33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1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8C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5D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6560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7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2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16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A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B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F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7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7.29</w:t>
            </w:r>
          </w:p>
        </w:tc>
      </w:tr>
      <w:tr w:rsidR="00CC0CA9" w:rsidRPr="00325DB4" w14:paraId="70B587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4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1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E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E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6A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38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14.808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C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103.66</w:t>
            </w:r>
          </w:p>
        </w:tc>
      </w:tr>
      <w:tr w:rsidR="00CC0CA9" w:rsidRPr="00325DB4" w14:paraId="073293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96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28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4F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5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24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2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A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3E9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87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F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A1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9F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E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0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BD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A8BB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90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C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00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1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71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D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E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855D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F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53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B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1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8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F7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1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ED6A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B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37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B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E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8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F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3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CB2B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E4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6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E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3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5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3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2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014E7D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9C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E8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2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C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C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B2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95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D334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2F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1A4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B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A8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B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E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7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</w:tr>
      <w:tr w:rsidR="00CC0CA9" w:rsidRPr="00325DB4" w14:paraId="74829B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A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D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A2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02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75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3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F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0B4B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C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9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B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A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88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D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2B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1D51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73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E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7A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E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8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D3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C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12.14</w:t>
            </w:r>
          </w:p>
        </w:tc>
      </w:tr>
      <w:tr w:rsidR="00CC0CA9" w:rsidRPr="00325DB4" w14:paraId="2D7C59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54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4E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7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30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9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70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6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C91F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52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3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B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36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3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4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1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B490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4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F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0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4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6E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C3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B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11.38</w:t>
            </w:r>
          </w:p>
        </w:tc>
      </w:tr>
      <w:tr w:rsidR="00CC0CA9" w:rsidRPr="00325DB4" w14:paraId="38FA91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FF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2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A5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35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9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7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6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174B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8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F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A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82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6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4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0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67D1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97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AA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D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E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63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8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E7E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21E6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C8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8D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D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7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0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3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2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BB4A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1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6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1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5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F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7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3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AF3D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36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6D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C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B9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8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B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B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4295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3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E1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6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1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E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2D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0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260199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F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41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3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5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33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D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1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9974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5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1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522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F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0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2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B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</w:tr>
      <w:tr w:rsidR="00CC0CA9" w:rsidRPr="00325DB4" w14:paraId="1F53C3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65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CA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2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9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6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D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9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</w:tr>
      <w:tr w:rsidR="00CC0CA9" w:rsidRPr="00325DB4" w14:paraId="0DB3B2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6E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2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4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7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FF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11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9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5EF6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2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8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F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7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4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9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1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6CD9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B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9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E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9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8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E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2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483B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6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D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6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7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8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7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5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29A0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F0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A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76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3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3E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FE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4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DACB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87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37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9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B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17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2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9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C7FC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F1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D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B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C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3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5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BB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A627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0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0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D1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D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3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9F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2C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D661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90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8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5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B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2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66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7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778F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2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B9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F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F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0D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6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E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55A8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DF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DB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7A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6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83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D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0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9DEE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1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D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81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4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D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D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11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B69E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F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F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3E0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1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6E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63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D5C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2699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6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E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8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8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E8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1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9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CC0CA9" w:rsidRPr="00325DB4" w14:paraId="29E096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D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4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2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59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5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8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9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1EF9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FE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4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6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6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7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D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D3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D30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1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88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1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F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7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6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D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FDEE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2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0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4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B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C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6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7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ACF3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8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5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F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2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A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4C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A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3.75</w:t>
            </w:r>
          </w:p>
        </w:tc>
      </w:tr>
      <w:tr w:rsidR="00CC0CA9" w:rsidRPr="00325DB4" w14:paraId="6DFCD0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C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4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1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D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1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1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D6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3FAB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89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0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1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D2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3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6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7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C6ED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56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2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D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78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D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0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2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DE52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F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8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64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5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4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0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69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0AC12D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4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7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1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72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05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3C0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F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90E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0F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5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9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5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9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3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6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30F3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01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E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3F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73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8A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3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46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8EA5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A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6ED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F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F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3A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6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C8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3283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6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7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D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9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0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DD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5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</w:t>
            </w:r>
          </w:p>
        </w:tc>
      </w:tr>
      <w:tr w:rsidR="00CC0CA9" w:rsidRPr="00325DB4" w14:paraId="1F2B6E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14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E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B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6C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7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4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A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3FEB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63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9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9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A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5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3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3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</w:t>
            </w:r>
          </w:p>
        </w:tc>
      </w:tr>
      <w:tr w:rsidR="00CC0CA9" w:rsidRPr="00325DB4" w14:paraId="52B820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2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6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9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D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C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6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F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6158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D4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1B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C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8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3F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2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CA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E093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B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"АДИ-МИ-2003"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F2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7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F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6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8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7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9068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A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A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1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08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620.372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0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E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77.586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B2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543.10</w:t>
            </w:r>
          </w:p>
        </w:tc>
      </w:tr>
      <w:tr w:rsidR="00CC0CA9" w:rsidRPr="00325DB4" w14:paraId="4338C6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8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8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3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A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F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2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15.121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3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105.85</w:t>
            </w:r>
          </w:p>
        </w:tc>
      </w:tr>
      <w:tr w:rsidR="00CC0CA9" w:rsidRPr="00325DB4" w14:paraId="2E4D0C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9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8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94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E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B8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67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7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68.90</w:t>
            </w:r>
          </w:p>
        </w:tc>
      </w:tr>
      <w:tr w:rsidR="00CC0CA9" w:rsidRPr="00325DB4" w14:paraId="4E39D6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8D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C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5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B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B0F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5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5E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53.92</w:t>
            </w:r>
          </w:p>
        </w:tc>
      </w:tr>
      <w:tr w:rsidR="00CC0CA9" w:rsidRPr="00325DB4" w14:paraId="6EB0F1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7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4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5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38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6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E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B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9320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B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CD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9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3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7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4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3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187B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4C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7E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4B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F5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8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A6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2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27.66</w:t>
            </w:r>
          </w:p>
        </w:tc>
      </w:tr>
      <w:tr w:rsidR="00CC0CA9" w:rsidRPr="00325DB4" w14:paraId="4DBFEE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6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E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A5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F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6A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A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E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D426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E2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48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3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4E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3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B2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6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141C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A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6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E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5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0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5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7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9DC0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9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8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4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71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D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E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9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926F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A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E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2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5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2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0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2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17.87</w:t>
            </w:r>
          </w:p>
        </w:tc>
      </w:tr>
      <w:tr w:rsidR="00CC0CA9" w:rsidRPr="00325DB4" w14:paraId="6D7D48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3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8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C1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3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1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6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B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F457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F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B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58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B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B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1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5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15.00</w:t>
            </w:r>
          </w:p>
        </w:tc>
      </w:tr>
      <w:tr w:rsidR="00CC0CA9" w:rsidRPr="00325DB4" w14:paraId="288447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EA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8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67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4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D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EE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F8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243A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64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C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4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97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86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42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9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5615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C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2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FD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0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E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64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A4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10.77</w:t>
            </w:r>
          </w:p>
        </w:tc>
      </w:tr>
      <w:tr w:rsidR="00CC0CA9" w:rsidRPr="00325DB4" w14:paraId="571FAF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E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B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B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3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2C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C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58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4FBA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F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F6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A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E4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A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6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D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674B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6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5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5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5A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73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63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B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341E97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A8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E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8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5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4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2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A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6922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6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8D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8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4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6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1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87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B5B5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0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F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A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D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9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0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8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111C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D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A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0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6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D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6A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5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7C1B75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A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3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0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B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D8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0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F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D833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24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"БУЛФИН"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0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3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24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F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3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B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4032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9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BE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7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1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A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A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44.411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2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310.88</w:t>
            </w:r>
          </w:p>
        </w:tc>
      </w:tr>
      <w:tr w:rsidR="00CC0CA9" w:rsidRPr="00325DB4" w14:paraId="4A7C1C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D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D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D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6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4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C2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E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7A23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4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9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4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1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A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F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4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2C5B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8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E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2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C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00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10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7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565C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CD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6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4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F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7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5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F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E395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0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E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28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61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F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CC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7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DA7D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A5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D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0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C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D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C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A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5BF9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A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C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D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F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93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E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4F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1B9A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7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5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7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F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1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F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E0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B973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5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0C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C0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B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A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23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9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8BF7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7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7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0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8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0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C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4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9F13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6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8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8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E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F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6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4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6B3B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F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0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D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A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A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E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4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8D33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C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FA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4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4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9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D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7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B29A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0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C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8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7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7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C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16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24.56</w:t>
            </w:r>
          </w:p>
        </w:tc>
      </w:tr>
      <w:tr w:rsidR="00CC0CA9" w:rsidRPr="00325DB4" w14:paraId="6D4931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94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67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B0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9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6F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ED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F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4134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81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DC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B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B4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DD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9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0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F105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5A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2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2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7B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4E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F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F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7E9D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A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41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AF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6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4D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A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E1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8DB3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A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4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D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AD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A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2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D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3AF9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43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6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E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70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C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D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59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C248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1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C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A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6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B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8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9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1313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E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D8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E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6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09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B9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19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5024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5C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6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60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D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8C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6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C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EC9D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A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73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6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7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7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2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EF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0513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D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5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E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3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33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6D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1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5D96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2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9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6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4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F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2B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B6F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20BD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A6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BF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83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3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D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8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39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211D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8F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E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6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6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9B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80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2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2C2A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9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C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2B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6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B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AF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DA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</w:tr>
      <w:tr w:rsidR="00CC0CA9" w:rsidRPr="00325DB4" w14:paraId="143217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2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2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4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8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B2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9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2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288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DF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F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22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B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AC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24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0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AE30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8C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5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9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26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B2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1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C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</w:tr>
      <w:tr w:rsidR="00CC0CA9" w:rsidRPr="00325DB4" w14:paraId="0A6550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A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5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A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E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F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D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8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2C3A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07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B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4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08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9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E8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F6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4BDD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0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28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C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B2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3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7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B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17.74</w:t>
            </w:r>
          </w:p>
        </w:tc>
      </w:tr>
      <w:tr w:rsidR="00CC0CA9" w:rsidRPr="00325DB4" w14:paraId="656A69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9A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F0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4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2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6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7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1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F4E0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5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1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A7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E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7E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A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B4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B0C0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EA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43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9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F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66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83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B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E85D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5F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1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16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6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4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D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0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67BA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D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11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1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9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B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0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B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C7F4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2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E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2A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3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0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1B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C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06D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25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17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1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4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1C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5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4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A0FE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A5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2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9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1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B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C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8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18EA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9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0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09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B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6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B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2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4D3B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E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0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3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C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3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A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C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ED9C4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F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3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4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0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E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C6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0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4409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8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6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8D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E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D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A9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7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F87F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A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7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5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3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C7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C4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0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7E0B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F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A9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6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9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E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D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63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3F54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0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D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9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8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1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0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C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378C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EC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7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F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C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D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C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C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E3B9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EB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6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D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C0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29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C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67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9B20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4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8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6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A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E5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33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F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2F5A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96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1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B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8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9A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8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8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709A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0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4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F0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D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C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D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D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9404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28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7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4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8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C5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9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A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CF2E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1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23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B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B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F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7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0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14.80</w:t>
            </w:r>
          </w:p>
        </w:tc>
      </w:tr>
      <w:tr w:rsidR="00CC0CA9" w:rsidRPr="00325DB4" w14:paraId="72CA72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B3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EC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73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8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50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A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D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414E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12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0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9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D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4E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DC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48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F181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D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5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1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1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7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BF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9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8F65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8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B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33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51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9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F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14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3AC1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0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2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E2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C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4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40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E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44C3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A3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B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8D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3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8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1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C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3504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6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33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4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0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A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5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F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E9BF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9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39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4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2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5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AD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A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3441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6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5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7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5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4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D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0B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098A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A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2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14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D2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5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8E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C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C2BA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C7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89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0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BD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9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F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C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</w:tr>
      <w:tr w:rsidR="00CC0CA9" w:rsidRPr="00325DB4" w14:paraId="63EDDA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32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0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44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F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7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B9B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8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</w:tr>
      <w:tr w:rsidR="00CC0CA9" w:rsidRPr="00325DB4" w14:paraId="7C7974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D8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9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0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A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7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6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1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3568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9BB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2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C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3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7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F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1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FA6A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A4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A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7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FC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4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2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7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FCD3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1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B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D9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F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A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5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2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8E05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F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3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2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4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3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1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9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165F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0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05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B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5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0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D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D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8637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05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1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2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7B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B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0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2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71EB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2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D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2E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80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C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3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A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D0A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98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70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1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5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AE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4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E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7A9E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D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2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22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17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6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0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D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243A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3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F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4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0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63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9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0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2695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0B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C9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7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0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EF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8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5A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6F98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C4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F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C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5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8C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B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E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9785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6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711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40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E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E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9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3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CCA6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A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A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4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D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E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B0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9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E5F0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2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4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A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38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43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99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2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CCC0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F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1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40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3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5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7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07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D0EE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4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8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E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0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A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7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E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5E33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7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0B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1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5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A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A0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A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32485C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2E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F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6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9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0B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F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A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7B9543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EF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0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2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6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4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5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7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1B6F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2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3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5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72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22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C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8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167C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D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4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F6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88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CE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B80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71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0445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6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F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20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F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F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6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1A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028A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F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5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4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87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E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E5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0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FB4A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CD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5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F1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4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E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7D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B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BC4A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D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9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F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4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1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73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0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0EF4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8C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F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E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3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B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D8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3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20F6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E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5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0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7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4B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17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9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12EF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70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7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1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E6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4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2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C0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7471E1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F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6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88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06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D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B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C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D029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3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6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1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D9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D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88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2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5E9B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2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C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F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3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7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1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C1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8054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9E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0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B9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14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5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06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0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744D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5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A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E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A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F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5A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3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39AF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C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7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5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C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3A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9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F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850F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6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08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9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F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E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61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6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B0AA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7C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DC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0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7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9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D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07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C2E5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CB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B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5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8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E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5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A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E9F9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D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6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B5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9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4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8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6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A172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A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A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40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E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EE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8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E6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2397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78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9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E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2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E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7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4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1929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4A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1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E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9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8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A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0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1BDF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6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0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5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9C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9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DD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89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0845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9D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B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5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0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B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5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A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9530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C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6B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B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0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4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E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95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5CA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98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FB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4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9F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5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2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B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5993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C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5D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9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C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E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A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D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12F8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0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9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8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C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3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E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7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740E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E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4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0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E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C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0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1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0D3C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5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7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9E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4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13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A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6D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78C9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EA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9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B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0F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E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45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E2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718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3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D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A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6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8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0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3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775F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7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4F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0C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57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CB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F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F6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A1D7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71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2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0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E5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5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0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B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6209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28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1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4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0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0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00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6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41D1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8D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5C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0C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C7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44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CE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0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52B5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E8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47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5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2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9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45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A8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C138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A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1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D8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33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D3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38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6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1BF0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0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7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0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A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99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E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CF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E385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D0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A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D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0A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6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A0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A7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31FC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0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5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1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6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91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17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6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8641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C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8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E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2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3F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D22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BD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D92A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E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72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6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8B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8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8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9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39D2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7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BA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1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3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8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A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9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40B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76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9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E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6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F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6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5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5A2B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F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F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8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CB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25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5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9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3AFE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A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A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1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6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C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9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A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5B56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F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39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6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8F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AE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A2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F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1C1E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4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7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70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E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E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2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D1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5CDAE7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DC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2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8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E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B3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8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94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37559D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2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C0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1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C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A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52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12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32B2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3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F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E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BE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8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3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7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6A8E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B1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B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7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E3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A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FA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F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43E2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B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0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84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2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B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E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D7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0FD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D0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F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0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0CE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10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3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1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B66B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4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D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B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A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B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9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CB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E5A5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2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7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F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D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A4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C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4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9FA8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2A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E8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9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78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E0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E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11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5F27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7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9E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3B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D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33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F8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C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3094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0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5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B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8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E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9A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F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245E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0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7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5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1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F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10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2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30A6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6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A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D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A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8A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3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C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854E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D2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1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3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67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6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6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D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AC61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C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D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3E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B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B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4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B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70D1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C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23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1E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A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7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9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E5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BF5E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5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6B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3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5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72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2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3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D417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7B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5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2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5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2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A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0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99A9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0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87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4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BC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3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3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E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5E55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B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E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B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C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19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4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6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591279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6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64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0E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E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C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6A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B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</w:tr>
      <w:tr w:rsidR="00CC0CA9" w:rsidRPr="00325DB4" w14:paraId="461B86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1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A0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2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57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8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6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1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</w:tr>
      <w:tr w:rsidR="00CC0CA9" w:rsidRPr="00325DB4" w14:paraId="163366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01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421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DE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DF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2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5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0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8571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4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0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D9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5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8F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4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4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68D8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3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F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4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6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D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4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9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16BE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C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5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8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B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C0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F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B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24DD8F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A0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D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B0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3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2B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F6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6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438E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3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7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0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94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6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C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67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4E6E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2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F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DB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A1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1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E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B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4A0B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14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62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F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2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44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42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E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3F1B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74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88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2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B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68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73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B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7F83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2C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7B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36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0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B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C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9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B970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E9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4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4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2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F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A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9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619B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9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7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47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7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D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A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4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2997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0C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C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C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3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23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BE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C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AA76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B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00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E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4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5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4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0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1E2B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4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6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4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7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AB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F4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E5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AECE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0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F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C4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A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D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84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3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B673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2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34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1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6F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39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8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3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41A5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7A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C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8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E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74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5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8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2AB7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E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9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5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4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D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1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D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D44E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F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98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4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9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1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4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E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C35D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8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F4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54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94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E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0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3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1FCE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2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8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16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7C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2B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D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B5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3C341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04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4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D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3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6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8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D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C423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0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9E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81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D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5A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B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5F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7A73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5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D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3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4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F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C9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2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69AF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8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1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F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02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E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D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F2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2F68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D4A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5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A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B9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1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4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0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061B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F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7A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A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F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9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B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7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C712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F6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9F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A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9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65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08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AB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276C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D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1B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A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E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6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6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4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5B8C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A6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C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5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F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F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8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4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41EC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6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8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E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7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0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2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6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C55B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1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6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7C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A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5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C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C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93F6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9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D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67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B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5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65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0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7BC7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2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36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6C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ED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02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CD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A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4E22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AB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5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5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1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6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ED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7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875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8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3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2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D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7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D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7D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D7887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4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34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B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2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6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43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D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A296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E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9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9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A6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F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CB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68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15D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6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82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F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1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7A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2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94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0163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D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2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AA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E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9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8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1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677E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3F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6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9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8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D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5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8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A09E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3E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6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9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4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3D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4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C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DBA1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8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5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B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B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F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C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40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115A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4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B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1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A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A7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9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9C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2E82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9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4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E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B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7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F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8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14C23B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B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53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8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7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2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0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52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3134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7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6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F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AB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9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5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1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0EC5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8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5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3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0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A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C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1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9862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A8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A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BC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DE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5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7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0E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60DB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8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B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EE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A3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AD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D1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46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9363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6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DA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0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E3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EA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D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3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7CBA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1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8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6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5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B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62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1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992A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2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6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F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4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18E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2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8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</w:tr>
      <w:tr w:rsidR="00CC0CA9" w:rsidRPr="00325DB4" w14:paraId="5FE940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3C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B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1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B3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5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8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1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5F9D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8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F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A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8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8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C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A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677A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F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7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C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1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99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D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9A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04E0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5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4B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9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7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C7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A6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B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3F1B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7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55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9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D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3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76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E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FBBD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AC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A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A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0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1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68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BA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675B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258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AA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3F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9A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1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A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6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80E6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0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1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5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9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2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3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0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CC0CA9" w:rsidRPr="00325DB4" w14:paraId="506F75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B4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3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A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9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6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EEE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C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50E832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1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9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C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D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B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1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E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3D54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77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D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5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5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3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9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E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D7AF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F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8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EB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6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F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76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5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AC4F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3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4E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F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C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0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2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F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4076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2A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44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4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33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0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0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A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4A68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6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6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D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5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3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0B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B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F9DB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0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A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4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F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F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3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E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81BE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5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0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8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1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73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A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FD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8CA8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9E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8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0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C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3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D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6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5B35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A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A7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6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C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2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9A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AA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2F2AC8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B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5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70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4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C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7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0F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606A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4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2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3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C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2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1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E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8897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3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AD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0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7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F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A4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F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1173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6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F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F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6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5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B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A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5FC2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9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3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5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215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B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61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F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8DFA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8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D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C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2F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8C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D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4C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DCD4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A5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0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5F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E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9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5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B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6B27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A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"ДИМСОЛ 2" 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D2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F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1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CF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65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0E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BE34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0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E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6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1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353.561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F1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2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35.199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92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246.39</w:t>
            </w:r>
          </w:p>
        </w:tc>
      </w:tr>
      <w:tr w:rsidR="00CC0CA9" w:rsidRPr="00325DB4" w14:paraId="5FEDC9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4B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E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B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2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F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E3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51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2AE6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E9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4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6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B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4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6B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06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A624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C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86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A4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3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5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4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7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4DEF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42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C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E1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C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A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E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9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4F59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F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C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2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3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FA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0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D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5968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0E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1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79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8F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3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C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97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35.52</w:t>
            </w:r>
          </w:p>
        </w:tc>
      </w:tr>
      <w:tr w:rsidR="00CC0CA9" w:rsidRPr="00325DB4" w14:paraId="52D4C4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6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4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1D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5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C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9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B7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57F3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A9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C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DB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AA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2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9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2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3581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5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57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73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B9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4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2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C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F686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A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4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8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7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6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8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16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C912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8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6C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B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E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1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28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9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8CB0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B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5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B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C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6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6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2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1846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3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5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E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E5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E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4F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25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745D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F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70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C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5A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9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B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4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1EEC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48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D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F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A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24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C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8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35C509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6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B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3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1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6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A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0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7EFC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FA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BF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8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A75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8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5F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C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3DFC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6A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C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C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5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E7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7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6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596C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8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6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78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1E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40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4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FE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67CF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5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CB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0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0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D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5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F3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19.12</w:t>
            </w:r>
          </w:p>
        </w:tc>
      </w:tr>
      <w:tr w:rsidR="00CC0CA9" w:rsidRPr="00325DB4" w14:paraId="79712F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0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B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D8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0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5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7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B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C304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B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6E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9F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6A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0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3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9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1574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3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1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9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5A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5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6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1B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3B2E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0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0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31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A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8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F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E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2A91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9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6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8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2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9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6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8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EA5F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A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F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A0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8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7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0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6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10D27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8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6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A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0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B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3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1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4BDA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D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3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2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F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4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8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1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C75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BD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7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2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4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F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3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8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BD1B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1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0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D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5A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6D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D2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5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978E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C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E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EE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6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A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C9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4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0EB9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1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45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1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D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6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A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5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910C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D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2E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1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5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A8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8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A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9897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0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D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5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2A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3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5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2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09E4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6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1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0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19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E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4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9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2F2E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16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B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6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C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F8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B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65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8CA3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5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F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9C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0C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0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D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4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E00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9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6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3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0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E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0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E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8053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B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0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C04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1B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1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6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D9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182D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1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A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0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1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2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B7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8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099C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F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1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3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0C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10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E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6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F1BD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A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D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2A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8F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C6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A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4B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1369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1E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E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7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9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F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1D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8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1561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9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B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96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3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1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A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E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E2E9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BF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2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1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3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7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2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A0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202F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1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3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3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5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9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7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E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05CA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66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76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B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0F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2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31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1E19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55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3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A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F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48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5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A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F809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E8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8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4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A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3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3D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3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11D1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8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1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8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0A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35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B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71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CC0CA9" w:rsidRPr="00325DB4" w14:paraId="51A327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A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5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0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1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9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B3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C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45E6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D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E7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6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D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E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C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8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1C04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EA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A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B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1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B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B8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A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A61E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34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3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2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D2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9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7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F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77A5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4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0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3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D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F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4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B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BB6C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F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DD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4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D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0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2D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9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3983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17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1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83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87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A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8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1F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210B63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F4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A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6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F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54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2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E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707E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5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D6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95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E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7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9F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6E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BECB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A6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7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61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3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1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D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9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05AF60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4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3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7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6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3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9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8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893B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05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B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8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C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7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A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94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A5A6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3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7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8E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5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4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15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7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7F53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6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A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8E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9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F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A4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6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</w:tr>
      <w:tr w:rsidR="00CC0CA9" w:rsidRPr="00325DB4" w14:paraId="05F5B3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69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C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6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8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C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5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8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C103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7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AA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0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27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6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E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1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5412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E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F5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9F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D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1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2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5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</w:tr>
      <w:tr w:rsidR="00CC0CA9" w:rsidRPr="00325DB4" w14:paraId="584980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9D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C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6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9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AD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46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93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BB0A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BE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5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5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3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6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9E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1E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62CEB6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7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4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A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5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E9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8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0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90DB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D5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5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5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B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D4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C4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2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06CA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E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1F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0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12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61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C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6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247D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43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B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A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6D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D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3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0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A862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8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6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7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5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67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6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C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BF87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D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7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1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8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E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4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EC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C3B6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2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7F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3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D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6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D5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4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0EEB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3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0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6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8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46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4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A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54B7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60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5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1F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2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1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1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7A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7962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A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F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8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C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0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F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9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32CD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D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AE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12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77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A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4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D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24D9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5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8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5D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0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7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A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B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410D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50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0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9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AC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D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2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2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629C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0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55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F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6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C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5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4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72C0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C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8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E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35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2B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55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D4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3B35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B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5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2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D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A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2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0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E4E7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E9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A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D3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1D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3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8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E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</w:tr>
      <w:tr w:rsidR="00CC0CA9" w:rsidRPr="00325DB4" w14:paraId="44890C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D0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1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3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8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4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1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2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A0A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7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B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7F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4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F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F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4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CC0CA9" w:rsidRPr="00325DB4" w14:paraId="22BC82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F9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AC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6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E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6B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7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C8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A3C0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29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2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1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3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0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D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36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DF74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2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1B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2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C4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7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7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AB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F4B9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97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7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6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2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8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4B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3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</w:t>
            </w:r>
          </w:p>
        </w:tc>
      </w:tr>
      <w:tr w:rsidR="00CC0CA9" w:rsidRPr="00325DB4" w14:paraId="6FFF3E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9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0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1B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4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8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7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7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80E1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5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B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D4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8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81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190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8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13EB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FD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8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7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8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D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6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6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79EA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1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7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E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6D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E5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4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B4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D9FC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A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72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D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1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C1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5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4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9548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8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9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3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1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3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9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9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8070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96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8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64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F7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C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A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1F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FB82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21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1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D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7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9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EA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1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DAC6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B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C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2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40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0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3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1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4A3A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D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6E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A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44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2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B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46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22A5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18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C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3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4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A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A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C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7341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9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C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F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E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9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8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3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322F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4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2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D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A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E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0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05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3ACD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A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5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5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1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AA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3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9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E22B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8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8B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21D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4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7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A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D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45DB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6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40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0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C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7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C2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A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BA7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38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5F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A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0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AD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8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42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4696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B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9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D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C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9D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B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3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E952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D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3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7D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9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4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7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D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6842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E4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D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E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3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B4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9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E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8B94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4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EE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B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6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4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C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1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D4ED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7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E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2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1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FA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B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7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3B60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2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E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0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8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E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B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B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6CE1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A4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8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7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8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3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4D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F8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9D23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4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B3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70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8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9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4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ED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0BC7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4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D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F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C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F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0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CC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AD5B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4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C0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A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0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A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C9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2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EC61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F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60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9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92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0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94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D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C9F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2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C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9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E4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A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7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5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A801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E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1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3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A4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A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9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7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47E1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7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9A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A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B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2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B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B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B1EF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DE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6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DA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5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8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1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A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22CC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6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3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E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8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0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F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3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C41D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2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0E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0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8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D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9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8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3FDB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1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C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F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D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3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26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A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CC0CA9" w:rsidRPr="00325DB4" w14:paraId="2FB756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1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97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97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37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6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B0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E2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DE43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A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5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E0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4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6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4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1F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2519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47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1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A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C8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1B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6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4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9B03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4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4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3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B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9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3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0B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2B54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2F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C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F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F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8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C7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C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6307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A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2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E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2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735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9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7F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E761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0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1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18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5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B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E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A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F61B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D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0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8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C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8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8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A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0B7C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2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4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E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4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AF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00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F7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1077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F2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5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A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57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31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91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42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7EF1CE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1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3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3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73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D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6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4A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DEAD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37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2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0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A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79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0C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9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CC0CA9" w:rsidRPr="00325DB4" w14:paraId="6D1D3A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C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78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DE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0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6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F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E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9637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6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B8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C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2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A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C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F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186.26</w:t>
            </w:r>
          </w:p>
        </w:tc>
      </w:tr>
      <w:tr w:rsidR="00CC0CA9" w:rsidRPr="00325DB4" w14:paraId="726FA2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16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6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C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D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C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ED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3E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3A55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B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3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A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2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6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5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6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B5BB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D1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E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F9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6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C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F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7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C1F3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B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E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C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3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6A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4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1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8.64</w:t>
            </w:r>
          </w:p>
        </w:tc>
      </w:tr>
      <w:tr w:rsidR="00CC0CA9" w:rsidRPr="00325DB4" w14:paraId="15F425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A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B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B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1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0B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D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FB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0942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B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8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C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14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0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1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54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FCFC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4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B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4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C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DE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78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B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CA51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4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"ИНФОМЕТЕОР"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C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C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7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D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3F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7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</w:t>
            </w:r>
          </w:p>
        </w:tc>
      </w:tr>
      <w:tr w:rsidR="00CC0CA9" w:rsidRPr="00325DB4" w14:paraId="22F605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C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49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A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00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306.016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6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6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51.145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3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358.01</w:t>
            </w:r>
          </w:p>
        </w:tc>
      </w:tr>
      <w:tr w:rsidR="00CC0CA9" w:rsidRPr="00325DB4" w14:paraId="1293E8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72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27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DC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F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E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4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8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305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A9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7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B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4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4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5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F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AD25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9B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7B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B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7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C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54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C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075C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45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F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2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3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3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2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D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C4DB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E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59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7D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8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6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C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9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DFD2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7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9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3C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9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A3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E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8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BAE1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6B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3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F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BC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8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91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4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</w:tr>
      <w:tr w:rsidR="00CC0CA9" w:rsidRPr="00325DB4" w14:paraId="322D09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09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3F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3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AA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3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5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8D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4.60</w:t>
            </w:r>
          </w:p>
        </w:tc>
      </w:tr>
      <w:tr w:rsidR="00CC0CA9" w:rsidRPr="00325DB4" w14:paraId="002ECC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5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E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B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0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2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F0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6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CC0CA9" w:rsidRPr="00325DB4" w14:paraId="7E7305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18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5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C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2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6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4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F6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EFD4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A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9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6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E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3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1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6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285B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6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A6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F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2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F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BD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5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4FAF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3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09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B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46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7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D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0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3.01</w:t>
            </w:r>
          </w:p>
        </w:tc>
      </w:tr>
      <w:tr w:rsidR="00CC0CA9" w:rsidRPr="00325DB4" w14:paraId="2111FF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18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3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2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F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3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2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BB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03B3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96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8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8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01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D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2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E8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43.58</w:t>
            </w:r>
          </w:p>
        </w:tc>
      </w:tr>
      <w:tr w:rsidR="00CC0CA9" w:rsidRPr="00325DB4" w14:paraId="335E64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BC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E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7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FC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8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7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31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7BB4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8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F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BA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1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6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05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8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1436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7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E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2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0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E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7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43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E603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1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6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C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41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C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CA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4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C848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C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E0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D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2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FC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E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D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A160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8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C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BC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54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AC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BC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C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5573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4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61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D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E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8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A8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C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4295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C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A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0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52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0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FA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24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9CEB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D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5C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8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D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D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A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0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E6A1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6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0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62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C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B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7FF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79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1B65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6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6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E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6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6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1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0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BB84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3C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C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C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F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3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B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4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21.16</w:t>
            </w:r>
          </w:p>
        </w:tc>
      </w:tr>
      <w:tr w:rsidR="00CC0CA9" w:rsidRPr="00325DB4" w14:paraId="39A881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3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18E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0F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E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8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8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3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05EE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6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16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8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1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6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E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7E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C495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87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7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D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2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1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0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F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3403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B3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5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C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5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6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58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7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FA48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E1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14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9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C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7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8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4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6DCD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5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69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5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36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F7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2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A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CD04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B6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F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E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D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54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13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9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F5C0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2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D1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FF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75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E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E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1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1BCB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88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7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E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D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0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E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3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FCD1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6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E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1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4B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6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6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C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4CC9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8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0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6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D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1B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6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F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42BE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2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41F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0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2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D22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6C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8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B3A0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8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E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B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4F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DC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8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66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D878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1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3E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DB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8F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6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F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8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27F1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24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5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D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F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A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1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9E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B51A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7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FC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A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A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2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4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56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EF87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F5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C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B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B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8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A7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D5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3F26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D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85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B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7FF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A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2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9A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91BC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0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4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33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E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FA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0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6E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E375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D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2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1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A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3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0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35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1A6A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7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C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3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3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E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A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8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F33D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9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9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F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9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A2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E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5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C7C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C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BA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5D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3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C0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A3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65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1A61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88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7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43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D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25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44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3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E08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1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C4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7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B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D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3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E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7C67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BB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D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0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26D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4E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F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F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FAA0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B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7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2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71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E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B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5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72FD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C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1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3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5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74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0A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A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59ED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3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F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83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A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40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D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F36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C0E2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2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7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E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E9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E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BB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B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F51A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4E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F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A0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0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4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2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1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2D8D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D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5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A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FD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7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FF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0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8286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D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5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0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4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3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B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A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4110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5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DD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0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9F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B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C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F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7BD2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E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8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80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8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6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07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0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B31B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9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DE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7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8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C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E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0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</w:tr>
      <w:tr w:rsidR="00CC0CA9" w:rsidRPr="00325DB4" w14:paraId="1C3D7B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FF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65B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1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3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6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9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A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0075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D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7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6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C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9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C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7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446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47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0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2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0A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64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6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B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798F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D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3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E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1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2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9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A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15BF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3E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B7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0B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9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D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FC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0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D191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D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D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6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C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2D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C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3E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D968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C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3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34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3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6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4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A1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D222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A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1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7A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C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5C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1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18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8579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7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BE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7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C6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A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0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3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828D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0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D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8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14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2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9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21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B7A5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D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D8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1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C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7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91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4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D974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77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B3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C5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B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C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B9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B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FB95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9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7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E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6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0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50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A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9C0B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9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B4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9A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A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A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C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7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372C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6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09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5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D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9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0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F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72CC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34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7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29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2C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B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0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8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46D6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2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7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8F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2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0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97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4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8C70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73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DB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9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5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D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F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0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E00E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1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50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0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3B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C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F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8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5EDF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9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0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A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A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9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82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1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8ED7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F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92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B5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5B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4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FD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D7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D9FB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EF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C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C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F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1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FF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F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CC0CA9" w:rsidRPr="00325DB4" w14:paraId="49EE8D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75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1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6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8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FB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2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F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80FA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DD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9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B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94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D8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1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6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57BE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1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E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7F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1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1D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04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1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797E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F45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7F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6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A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B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41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C2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C49A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DB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6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0B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9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E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E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1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D2BF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BB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2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2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8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07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21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1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278B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F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A8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8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F4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9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6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31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1233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8E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A5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7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2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9D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C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9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4A24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B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8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2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8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CE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AF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6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B5FC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8D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D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EA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4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3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5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50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650A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4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DE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D2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8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7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85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8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6A27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F1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39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1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46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2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A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16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88AE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3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A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C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8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B4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2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D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FBE5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9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CB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B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1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DA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0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0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965E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C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F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D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03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1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F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4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35F1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F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5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D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6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7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6C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84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179B27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F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3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1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36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9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30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9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B9FF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9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7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9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A9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3A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1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E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0A94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CD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F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5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7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1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7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8D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3A7F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4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9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43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F9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EA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4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8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0770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F5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F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96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51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2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8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B5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2871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6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AC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7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1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0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F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3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893D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96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94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1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8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1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71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67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DC95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F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1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9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23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2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7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4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2A73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1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D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7A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20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73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2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C7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6C12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A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0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D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E0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E6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C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9D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6953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D5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E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E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B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6E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6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FE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EB16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1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F9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F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7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1D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69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8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91B3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A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E7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5A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7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2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8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DC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7.28</w:t>
            </w:r>
          </w:p>
        </w:tc>
      </w:tr>
      <w:tr w:rsidR="00CC0CA9" w:rsidRPr="00325DB4" w14:paraId="25B0EB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4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6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1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5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6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8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1E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8ABB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4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4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4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C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7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B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7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CB7E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E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38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2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1B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D0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02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C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1D9D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4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C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8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03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3C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F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7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33ACFE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AF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7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6E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0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5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7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CA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C772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5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12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D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F8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B4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C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2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B752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3C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C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3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BD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36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5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3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BBFD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E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9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4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EC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F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D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F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38DA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0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E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F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5C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4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E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B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A509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2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C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7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BD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E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A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4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AEA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2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C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A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3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9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C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D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B115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2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D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A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7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4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B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F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E83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E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F5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9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89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5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9C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0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178E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B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C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E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8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A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E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F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13E0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6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7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57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4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E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86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C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7238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F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43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96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C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8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B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F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C225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6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4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8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AF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77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F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7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EC2F2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D6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E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D1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A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5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0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F6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D2A8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7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3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4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4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C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0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9C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EEA0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B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7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D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7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3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7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A7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5F23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73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C8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9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B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75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F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F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DF76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9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D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A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6E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3D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2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4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8E17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D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7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3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C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E0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B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09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1138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84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0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E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E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A2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0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2A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BF46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8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63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5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36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3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56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1D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D68ED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C17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A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E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7C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3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48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2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19A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4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5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E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E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7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3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14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548F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9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5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C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E6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9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F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C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5312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9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8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7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31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0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5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2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2BF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A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B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2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7CE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F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3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10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30FA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85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09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96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A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4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E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938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82BD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3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D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5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6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74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6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82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0073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D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51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5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8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01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1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8B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FB74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BB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C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D2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80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A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0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D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05571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3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B4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F5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B8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6B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0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3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7716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E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A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8C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8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2F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B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1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DB8F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0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C0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8B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55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C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F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7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53DA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B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1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2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8A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6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C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1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4BE9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9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0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0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4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7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6B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4F5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0202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F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A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4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E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C7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BE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7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D55A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1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D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5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9E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B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1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A5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F010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6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4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02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1A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9F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57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8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1B24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0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F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01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05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26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B6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E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07DB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4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02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3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F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D3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3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0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71E9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0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A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C2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66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9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1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A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86A5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B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8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5A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02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A3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6A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7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FAD5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E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4E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E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F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E6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E9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3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9073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D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C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8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23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B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5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AD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6FD1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CB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2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3A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D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8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E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D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1A42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C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E4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D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C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05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4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2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C618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68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0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0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4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5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9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D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0785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4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D2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C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2A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3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E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9F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9CD6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B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54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2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9D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D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0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EF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C450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BC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12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8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7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5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90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9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5DBC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C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F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6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C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6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CE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2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627E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B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7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AE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F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1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6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00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50D1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0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4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F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1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3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28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08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C393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8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1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A4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4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A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F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7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EC79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E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1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C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65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69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1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D4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BAEE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1D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3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6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4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E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7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A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</w:tr>
      <w:tr w:rsidR="00CC0CA9" w:rsidRPr="00325DB4" w14:paraId="289A43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E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2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F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D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7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12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4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A2F1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7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C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1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CA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E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0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1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1E5A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10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3F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8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E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C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ED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7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86C0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D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9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F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EB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4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7A0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4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A480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3D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F7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9C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F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A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F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9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21B9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2D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D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7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1E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F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F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F8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CC0CA9" w:rsidRPr="00325DB4" w14:paraId="1E27C4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A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DB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B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54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B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C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0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93F3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AF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2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6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F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1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5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72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6ADB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F2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3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8A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A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A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E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CA2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0F65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51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BD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E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A9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F5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ED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7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86A4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E7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6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6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DF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E6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F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A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</w:t>
            </w:r>
          </w:p>
        </w:tc>
      </w:tr>
      <w:tr w:rsidR="00CC0CA9" w:rsidRPr="00325DB4" w14:paraId="17B8A7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0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8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2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5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B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6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DB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9ACB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5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7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0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4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C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71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8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8495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56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9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E3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7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7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F6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F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2ADB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3D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E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8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45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A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1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E8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971D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3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8F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D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3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3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4A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3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42AA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7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3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5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2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A7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C1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6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5ABC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A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C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A4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56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AF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3E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C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8A35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4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B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39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6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9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1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C4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5312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4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26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4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4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B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1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D0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463F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90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F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FB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F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A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7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5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99DD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9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F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5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1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4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4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2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D769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32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8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2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47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B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DC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36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E930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A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8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8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41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0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DC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7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9D2D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6B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7A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4F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5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A7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5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7F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1423F0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3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4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A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769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7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36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0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B896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B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C8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D8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C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A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F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2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B44F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7D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6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A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E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A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6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4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396C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56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5DF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0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7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8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0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9854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3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3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E2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47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F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A8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1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6E94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8F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6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5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4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2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91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C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37CE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A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F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7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2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9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2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A1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6EE9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89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49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B7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9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4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84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D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87D5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B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A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0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B0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A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3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F9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069A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89E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6C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AE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6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3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C4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9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3F10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1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D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31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DE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08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E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8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EBEA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E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B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CD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5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0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F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F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D8BC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4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73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6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BE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D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3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C9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F0E8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4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73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D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1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49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3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5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223F98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C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2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C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4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0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E9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A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3ACB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C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2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4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4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8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BE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B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D80E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1F5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0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06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5D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3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FD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D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</w:tr>
      <w:tr w:rsidR="00CC0CA9" w:rsidRPr="00325DB4" w14:paraId="38A559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3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88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FD6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6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0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17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1E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1ACC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4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D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3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0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B0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43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1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16EC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D9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D45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E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41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9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40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42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3CDB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6A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3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0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8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C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8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3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CC0CA9" w:rsidRPr="00325DB4" w14:paraId="44A7D4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8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5D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0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A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3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52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56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</w:t>
            </w:r>
          </w:p>
        </w:tc>
      </w:tr>
      <w:tr w:rsidR="00CC0CA9" w:rsidRPr="00325DB4" w14:paraId="1813B1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1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50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EB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46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6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5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C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F498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C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0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B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D9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6A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0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3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D543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B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83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7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C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6D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1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0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2AE7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D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54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AF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11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D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29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D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5876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1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8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0B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6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7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B5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0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30.90</w:t>
            </w:r>
          </w:p>
        </w:tc>
      </w:tr>
      <w:tr w:rsidR="00CC0CA9" w:rsidRPr="00325DB4" w14:paraId="394104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0D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2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4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A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4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5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1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039A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4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0F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F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2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E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0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6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9EAD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4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9D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7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A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AD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2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21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0B69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D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4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C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6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4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A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5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8C53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4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D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C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E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A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1F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5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</w:tr>
      <w:tr w:rsidR="00CC0CA9" w:rsidRPr="00325DB4" w14:paraId="554243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5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1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0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A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D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9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A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A2DE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66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3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E7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F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8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EB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4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</w:t>
            </w:r>
          </w:p>
        </w:tc>
      </w:tr>
      <w:tr w:rsidR="00CC0CA9" w:rsidRPr="00325DB4" w14:paraId="220DB3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B9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8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7B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B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4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DC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E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</w:tr>
      <w:tr w:rsidR="00CC0CA9" w:rsidRPr="00325DB4" w14:paraId="799ED3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E1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F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99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B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BE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1F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6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22.89</w:t>
            </w:r>
          </w:p>
        </w:tc>
      </w:tr>
      <w:tr w:rsidR="00CC0CA9" w:rsidRPr="00325DB4" w14:paraId="3D4E2E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17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3C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1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6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0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B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E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18.92</w:t>
            </w:r>
          </w:p>
        </w:tc>
      </w:tr>
      <w:tr w:rsidR="00CC0CA9" w:rsidRPr="00325DB4" w14:paraId="2CC5E6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F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2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F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C0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B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D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C0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18.71</w:t>
            </w:r>
          </w:p>
        </w:tc>
      </w:tr>
      <w:tr w:rsidR="00CC0CA9" w:rsidRPr="00325DB4" w14:paraId="1FDDDE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C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1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1C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86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E6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9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A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17.52</w:t>
            </w:r>
          </w:p>
        </w:tc>
      </w:tr>
      <w:tr w:rsidR="00CC0CA9" w:rsidRPr="00325DB4" w14:paraId="4F23AF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6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26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66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B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E3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C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F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</w:tr>
      <w:tr w:rsidR="00CC0CA9" w:rsidRPr="00325DB4" w14:paraId="72B901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F2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2D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BD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6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1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A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8C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</w:tr>
      <w:tr w:rsidR="00CC0CA9" w:rsidRPr="00325DB4" w14:paraId="06821E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0D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F2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01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20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B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C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BF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12.24</w:t>
            </w:r>
          </w:p>
        </w:tc>
      </w:tr>
      <w:tr w:rsidR="00CC0CA9" w:rsidRPr="00325DB4" w14:paraId="1ADC9F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5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1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5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4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A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B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7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  <w:tr w:rsidR="00CC0CA9" w:rsidRPr="00325DB4" w14:paraId="2026AA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DA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11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BC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B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6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6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6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</w:tr>
      <w:tr w:rsidR="00CC0CA9" w:rsidRPr="00325DB4" w14:paraId="546AD7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25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0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E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A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2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F1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8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</w:tr>
      <w:tr w:rsidR="00CC0CA9" w:rsidRPr="00325DB4" w14:paraId="707A3A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0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6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4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6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D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1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0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</w:tr>
      <w:tr w:rsidR="00CC0CA9" w:rsidRPr="00325DB4" w14:paraId="763E15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F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C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00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6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0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A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A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10.50</w:t>
            </w:r>
          </w:p>
        </w:tc>
      </w:tr>
      <w:tr w:rsidR="00CC0CA9" w:rsidRPr="00325DB4" w14:paraId="2FC1CD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6A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9A0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18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8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86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31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B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9.35</w:t>
            </w:r>
          </w:p>
        </w:tc>
      </w:tr>
      <w:tr w:rsidR="00CC0CA9" w:rsidRPr="00325DB4" w14:paraId="51674C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5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D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6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3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6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A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9.09</w:t>
            </w:r>
          </w:p>
        </w:tc>
      </w:tr>
      <w:tr w:rsidR="00CC0CA9" w:rsidRPr="00325DB4" w14:paraId="0F71E7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6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9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2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A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4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83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D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</w:tr>
      <w:tr w:rsidR="00CC0CA9" w:rsidRPr="00325DB4" w14:paraId="7E44FB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96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B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D9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0C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C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F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F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7.18</w:t>
            </w:r>
          </w:p>
        </w:tc>
      </w:tr>
      <w:tr w:rsidR="00CC0CA9" w:rsidRPr="00325DB4" w14:paraId="640A34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F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D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A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0C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3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9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9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</w:tr>
      <w:tr w:rsidR="00CC0CA9" w:rsidRPr="00325DB4" w14:paraId="52B6B6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3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9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9A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E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6C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F0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84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0936FE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E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A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E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85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AD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E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B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4.55</w:t>
            </w:r>
          </w:p>
        </w:tc>
      </w:tr>
      <w:tr w:rsidR="00CC0CA9" w:rsidRPr="00325DB4" w14:paraId="36AFAF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6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B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C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2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0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1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3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CC0CA9" w:rsidRPr="00325DB4" w14:paraId="08CC3F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DD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8F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F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29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83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C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88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4.04</w:t>
            </w:r>
          </w:p>
        </w:tc>
      </w:tr>
      <w:tr w:rsidR="00CC0CA9" w:rsidRPr="00325DB4" w14:paraId="396810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5E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B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5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1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6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9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63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4.01</w:t>
            </w:r>
          </w:p>
        </w:tc>
      </w:tr>
      <w:tr w:rsidR="00CC0CA9" w:rsidRPr="00325DB4" w14:paraId="73F0AC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B1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F0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5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8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3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F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3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CC0CA9" w:rsidRPr="00325DB4" w14:paraId="051D84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6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E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F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6C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D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A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1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3.39</w:t>
            </w:r>
          </w:p>
        </w:tc>
      </w:tr>
      <w:tr w:rsidR="00CC0CA9" w:rsidRPr="00325DB4" w14:paraId="6EBB8F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A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3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F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D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2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E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6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</w:tr>
      <w:tr w:rsidR="00CC0CA9" w:rsidRPr="00325DB4" w14:paraId="5E1FC9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F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7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4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8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C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D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0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2.90</w:t>
            </w:r>
          </w:p>
        </w:tc>
      </w:tr>
      <w:tr w:rsidR="00CC0CA9" w:rsidRPr="00325DB4" w14:paraId="53CEFD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7E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8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B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D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8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A9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C2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</w:tr>
      <w:tr w:rsidR="00CC0CA9" w:rsidRPr="00325DB4" w14:paraId="2A0CDF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E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58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9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9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7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1B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8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</w:tr>
      <w:tr w:rsidR="00CC0CA9" w:rsidRPr="00325DB4" w14:paraId="69DC8D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4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B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5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2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16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E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26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</w:tr>
      <w:tr w:rsidR="00CC0CA9" w:rsidRPr="00325DB4" w14:paraId="09982D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E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1D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A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5C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0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5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E8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</w:tr>
      <w:tr w:rsidR="00CC0CA9" w:rsidRPr="00325DB4" w14:paraId="02B47F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5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F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2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F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3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C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FE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CC0CA9" w:rsidRPr="00325DB4" w14:paraId="61613D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10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7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4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1F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74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DF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9B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</w:tr>
      <w:tr w:rsidR="00CC0CA9" w:rsidRPr="00325DB4" w14:paraId="4130E8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8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D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82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5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A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4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9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</w:tr>
      <w:tr w:rsidR="00CC0CA9" w:rsidRPr="00325DB4" w14:paraId="2A4D81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C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8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8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D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4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A4E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DF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</w:tr>
      <w:tr w:rsidR="00CC0CA9" w:rsidRPr="00325DB4" w14:paraId="5AF741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ED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A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2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A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D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B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9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7836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88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6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1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A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E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263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48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A077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1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4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5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F9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5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A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7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</w:tr>
      <w:tr w:rsidR="00CC0CA9" w:rsidRPr="00325DB4" w14:paraId="4624CD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78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6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6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E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3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93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6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</w:tr>
      <w:tr w:rsidR="00CC0CA9" w:rsidRPr="00325DB4" w14:paraId="19CA40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F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E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7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2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4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8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0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</w:tr>
      <w:tr w:rsidR="00CC0CA9" w:rsidRPr="00325DB4" w14:paraId="434C05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7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0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C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F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DB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45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89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76B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5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0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0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A8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91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0F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76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</w:t>
            </w:r>
          </w:p>
        </w:tc>
      </w:tr>
      <w:tr w:rsidR="00CC0CA9" w:rsidRPr="00325DB4" w14:paraId="2179E4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7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91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EF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C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6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C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6C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</w:t>
            </w:r>
          </w:p>
        </w:tc>
      </w:tr>
      <w:tr w:rsidR="00CC0CA9" w:rsidRPr="00325DB4" w14:paraId="18F6AD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E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21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1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5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F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B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9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</w:t>
            </w:r>
          </w:p>
        </w:tc>
      </w:tr>
      <w:tr w:rsidR="00CC0CA9" w:rsidRPr="00325DB4" w14:paraId="1C0A48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D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0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9A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88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F7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8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F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3555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B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8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6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9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6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6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9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6B84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D9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0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D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A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C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D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9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</w:tr>
      <w:tr w:rsidR="00CC0CA9" w:rsidRPr="00325DB4" w14:paraId="3379E8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C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4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BF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38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7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9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D9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</w:tr>
      <w:tr w:rsidR="00CC0CA9" w:rsidRPr="00325DB4" w14:paraId="096C63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B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D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D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0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9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D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4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</w:tr>
      <w:tr w:rsidR="00CC0CA9" w:rsidRPr="00325DB4" w14:paraId="511859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46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7A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C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45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D7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90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B6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</w:tr>
      <w:tr w:rsidR="00CC0CA9" w:rsidRPr="00325DB4" w14:paraId="272A27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A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11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0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76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F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A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EB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4F3F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7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8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1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8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29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E0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86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CE3D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3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82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5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A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C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07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3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</w:tr>
      <w:tr w:rsidR="00CC0CA9" w:rsidRPr="00325DB4" w14:paraId="27D792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8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5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8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58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D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F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E0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</w:t>
            </w:r>
          </w:p>
        </w:tc>
      </w:tr>
      <w:tr w:rsidR="00CC0CA9" w:rsidRPr="00325DB4" w14:paraId="16B00B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9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0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4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4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4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B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B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</w:t>
            </w:r>
          </w:p>
        </w:tc>
      </w:tr>
      <w:tr w:rsidR="00CC0CA9" w:rsidRPr="00325DB4" w14:paraId="12E331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6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1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6D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0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E9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7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F1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11.71</w:t>
            </w:r>
          </w:p>
        </w:tc>
      </w:tr>
      <w:tr w:rsidR="00CC0CA9" w:rsidRPr="00325DB4" w14:paraId="2FD4F9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E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6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A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8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A6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8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8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</w:tr>
      <w:tr w:rsidR="00CC0CA9" w:rsidRPr="00325DB4" w14:paraId="62AAE2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5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4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4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B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1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8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5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CC0CA9" w:rsidRPr="00325DB4" w14:paraId="1BF41B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2B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76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F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F7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EF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6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31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44CE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8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F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2C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6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B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0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7A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11.66</w:t>
            </w:r>
          </w:p>
        </w:tc>
      </w:tr>
      <w:tr w:rsidR="00CC0CA9" w:rsidRPr="00325DB4" w14:paraId="7CF7F5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E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AE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2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D5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4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4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F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29.28</w:t>
            </w:r>
          </w:p>
        </w:tc>
      </w:tr>
      <w:tr w:rsidR="00CC0CA9" w:rsidRPr="00325DB4" w14:paraId="049C7C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85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4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1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56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F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9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8D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8EE2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E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C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9C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ED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E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C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4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797A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B5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0D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3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2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5D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4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8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CB84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D4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6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1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D9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D5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EE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1A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561A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F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DE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E0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73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72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91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C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0E1A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F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C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2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A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F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68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06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DBD4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9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70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80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8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B5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B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E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00FA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B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D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70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6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0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16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F5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12.83</w:t>
            </w:r>
          </w:p>
        </w:tc>
      </w:tr>
      <w:tr w:rsidR="00CC0CA9" w:rsidRPr="00325DB4" w14:paraId="2D3CF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2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A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2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9D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12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7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1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11.52</w:t>
            </w:r>
          </w:p>
        </w:tc>
      </w:tr>
      <w:tr w:rsidR="00CC0CA9" w:rsidRPr="00325DB4" w14:paraId="4C815D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E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D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11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4F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77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7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1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BFFC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8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C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17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77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4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0D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3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3F56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9D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D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E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3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C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B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31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90D5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34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F7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A2F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6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A7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D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A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4D73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877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3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F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C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6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F8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B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C666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B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DC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8E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2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A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D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3F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7D1A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C1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8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39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5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2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0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0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2BB2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1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9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6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7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6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C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A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B781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35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E2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9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3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0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1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3A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DDF5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8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2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5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9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5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1D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C7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9C93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4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E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5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D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D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13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1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E072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1F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36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A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02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4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6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4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6B3C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3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F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B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1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E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6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A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25E1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E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4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0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C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1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4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0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AA97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6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2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4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A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1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94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5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8CBA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0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B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AC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5C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7E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3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F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AC7B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53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B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D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41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70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E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C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</w:tr>
      <w:tr w:rsidR="00CC0CA9" w:rsidRPr="00325DB4" w14:paraId="587893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C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B1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6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D0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A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E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B9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9BD2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B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0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B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7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39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9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5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E9C1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5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0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4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85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2C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7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F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B361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2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33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15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5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12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EB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C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6.20</w:t>
            </w:r>
          </w:p>
        </w:tc>
      </w:tr>
      <w:tr w:rsidR="00CC0CA9" w:rsidRPr="00325DB4" w14:paraId="4D5CB4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DD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CB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5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B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1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76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86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4F6A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83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1F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7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2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7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4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2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6E5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0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8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A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7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F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1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3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C29D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A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B2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7F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C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10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CF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7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14CA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D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D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B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D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6C9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7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55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33CF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92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E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A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0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ED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D0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6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E5B9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8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AE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5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4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F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09A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DF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</w:tr>
      <w:tr w:rsidR="00CC0CA9" w:rsidRPr="00325DB4" w14:paraId="7DCBDA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7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1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3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7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0C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15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C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4.94</w:t>
            </w:r>
          </w:p>
        </w:tc>
      </w:tr>
      <w:tr w:rsidR="00CC0CA9" w:rsidRPr="00325DB4" w14:paraId="453FD9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72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D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1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9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7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A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D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CC0CA9" w:rsidRPr="00325DB4" w14:paraId="7D359A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70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2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3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4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7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B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3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</w:tr>
      <w:tr w:rsidR="00CC0CA9" w:rsidRPr="00325DB4" w14:paraId="182F8D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B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C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7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F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4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1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B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7E7F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B8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3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4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51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8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0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2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4.49</w:t>
            </w:r>
          </w:p>
        </w:tc>
      </w:tr>
      <w:tr w:rsidR="00CC0CA9" w:rsidRPr="00325DB4" w14:paraId="0AD2F4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8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7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0A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2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6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2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8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6B7E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C9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BF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88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E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1A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0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0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FAFD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63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92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8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76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DF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B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9C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BBFA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9B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C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3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6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B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5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0E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CC0CA9" w:rsidRPr="00325DB4" w14:paraId="12FC32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F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6E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D2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2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E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5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3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18F4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E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9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7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9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7D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DF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7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2802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9D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9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A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D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B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9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F3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3.70</w:t>
            </w:r>
          </w:p>
        </w:tc>
      </w:tr>
      <w:tr w:rsidR="00CC0CA9" w:rsidRPr="00325DB4" w14:paraId="14359C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1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0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9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1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1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8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0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1D41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B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D0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DC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21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E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32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3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DE93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0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ED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0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8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6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6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4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47CB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68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A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0C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79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F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B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8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8579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8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8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5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8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F0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A25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D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B27D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54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C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0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7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3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7B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9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</w:tr>
      <w:tr w:rsidR="00CC0CA9" w:rsidRPr="00325DB4" w14:paraId="7740F2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C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A6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E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27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30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F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D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</w:tr>
      <w:tr w:rsidR="00CC0CA9" w:rsidRPr="00325DB4" w14:paraId="180D91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A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4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8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6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7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5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9D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2860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F2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3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A3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98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2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6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6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3A23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89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DE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FB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04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D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1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4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</w:t>
            </w:r>
          </w:p>
        </w:tc>
      </w:tr>
      <w:tr w:rsidR="00CC0CA9" w:rsidRPr="00325DB4" w14:paraId="2F7076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D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C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3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91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BD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5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8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56FFD3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2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2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2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C8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F0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1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9C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1E78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2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5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E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D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3A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9D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9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</w:tr>
      <w:tr w:rsidR="00CC0CA9" w:rsidRPr="00325DB4" w14:paraId="05A16A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43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2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5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B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76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8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E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0A04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1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9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05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4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1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E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0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0825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B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6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82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54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D1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1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8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</w:t>
            </w:r>
          </w:p>
        </w:tc>
      </w:tr>
      <w:tr w:rsidR="00CC0CA9" w:rsidRPr="00325DB4" w14:paraId="3AA4C1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18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"КАМЕНОВ 87"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6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8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6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C8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D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4E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302B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6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F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F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F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318.924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8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5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99.431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F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696.02</w:t>
            </w:r>
          </w:p>
        </w:tc>
      </w:tr>
      <w:tr w:rsidR="00CC0CA9" w:rsidRPr="00325DB4" w14:paraId="69E7C7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F4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36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F4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D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4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C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A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33.36</w:t>
            </w:r>
          </w:p>
        </w:tc>
      </w:tr>
      <w:tr w:rsidR="00CC0CA9" w:rsidRPr="00325DB4" w14:paraId="469E0C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F1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E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26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DD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E1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B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F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D18B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C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A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70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FD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4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3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2F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3E0A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DC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0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3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4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FA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A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7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FFC0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2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B7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490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A1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8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23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A9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2B85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70E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3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0A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7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E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A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7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54DE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ED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9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DD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E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9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08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4F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505C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B9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9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1D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CC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50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5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C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4501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7F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8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F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70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B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A3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6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6A91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5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E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D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25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B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C4E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BA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7F09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BD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3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1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B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4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0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8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E30B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C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8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FD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9E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D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3A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6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7EC6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A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F9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2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1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F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A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8B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3188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0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C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0B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6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C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E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B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60B2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C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C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2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0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5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3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4F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FB84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6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3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4E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B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0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7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87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8924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54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A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9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D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2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1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E4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E8BD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8B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A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98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E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2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9E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60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B923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6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A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33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C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F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7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201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FA5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1B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5A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63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63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4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32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F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8.16</w:t>
            </w:r>
          </w:p>
        </w:tc>
      </w:tr>
      <w:tr w:rsidR="00CC0CA9" w:rsidRPr="00325DB4" w14:paraId="06D79E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9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B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0F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21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9E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E5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12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7D1D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2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C3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9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9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7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B2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0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D347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2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0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B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E7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61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C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A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1678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6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31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C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AC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F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6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7A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314E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F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94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A5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D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F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B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8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6006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2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C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5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6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9A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38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4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195F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D5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25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A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AC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C7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B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0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646F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5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A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22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5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D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BC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2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3D41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4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2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1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6D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3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1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D2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3B23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C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F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2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E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6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7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C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45CD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C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28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09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8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6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A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7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431B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5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1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7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6D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7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8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A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10FE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A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DC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1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5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6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9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7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</w:tr>
      <w:tr w:rsidR="00CC0CA9" w:rsidRPr="00325DB4" w14:paraId="13E344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F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4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F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65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1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C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2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8480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1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5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A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D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D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15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B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30DD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BA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85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0D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A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C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F1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2C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4DE2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F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C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E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B4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7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E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70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B1E2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D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9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D8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3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E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C9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F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6F6F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A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86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6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3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F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B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C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07BD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7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3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F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4A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D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C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C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089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9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5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5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1A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F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E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8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94DB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C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7F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13D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4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6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A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A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AE42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CE2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D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0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4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D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0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DC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23.95</w:t>
            </w:r>
          </w:p>
        </w:tc>
      </w:tr>
      <w:tr w:rsidR="00CC0CA9" w:rsidRPr="00325DB4" w14:paraId="7CDFFD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D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9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53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C1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B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A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9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7008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F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3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A8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62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B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9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6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22.67</w:t>
            </w:r>
          </w:p>
        </w:tc>
      </w:tr>
      <w:tr w:rsidR="00CC0CA9" w:rsidRPr="00325DB4" w14:paraId="3E248C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1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5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6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6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F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1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2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A540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7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5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7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211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8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7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E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BBEE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B8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25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E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1C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46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EA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B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83E4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0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5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36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6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04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3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7C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12.30</w:t>
            </w:r>
          </w:p>
        </w:tc>
      </w:tr>
      <w:tr w:rsidR="00CC0CA9" w:rsidRPr="00325DB4" w14:paraId="1BB002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04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5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44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1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D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F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4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DF5B3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B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12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EB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7E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B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6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3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BE19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4C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A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9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DE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30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E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F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10.68</w:t>
            </w:r>
          </w:p>
        </w:tc>
      </w:tr>
      <w:tr w:rsidR="00CC0CA9" w:rsidRPr="00325DB4" w14:paraId="2F88D7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A7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3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91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54C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8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3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5B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10.49</w:t>
            </w:r>
          </w:p>
        </w:tc>
      </w:tr>
      <w:tr w:rsidR="00CC0CA9" w:rsidRPr="00325DB4" w14:paraId="5D70EA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9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28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E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3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D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4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B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1A93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A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1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5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AC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9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8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B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7E09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9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7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35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FC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9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6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1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9.10</w:t>
            </w:r>
          </w:p>
        </w:tc>
      </w:tr>
      <w:tr w:rsidR="00CC0CA9" w:rsidRPr="00325DB4" w14:paraId="46CF1C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9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C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9E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66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90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5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3CF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</w:tr>
      <w:tr w:rsidR="00CC0CA9" w:rsidRPr="00325DB4" w14:paraId="6BF3E1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D4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A1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FA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A2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D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A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4F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8.84</w:t>
            </w:r>
          </w:p>
        </w:tc>
      </w:tr>
      <w:tr w:rsidR="00CC0CA9" w:rsidRPr="00325DB4" w14:paraId="192608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E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7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D4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1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3E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68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1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3FA459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4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5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3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F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0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1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A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7.82</w:t>
            </w:r>
          </w:p>
        </w:tc>
      </w:tr>
      <w:tr w:rsidR="00CC0CA9" w:rsidRPr="00325DB4" w14:paraId="17B8D6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8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BE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A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DE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4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2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4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37B0B1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4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C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3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5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3F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A8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3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87E2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DC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3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DC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E2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F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2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3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5758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D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7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C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F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B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4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A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C482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D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1F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E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8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FF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A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E0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</w:tr>
      <w:tr w:rsidR="00CC0CA9" w:rsidRPr="00325DB4" w14:paraId="0FD4F9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4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6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96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F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C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6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E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6321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BA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1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4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A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B8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7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9E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4E37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3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6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0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5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9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0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B792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4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8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12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2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B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D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2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63E38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D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2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3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D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D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B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6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42F2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B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3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95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C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2B6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0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E3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39B6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F1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1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57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CC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15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A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9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8CAD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D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4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CF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8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6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6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2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5B6D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8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6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3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81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D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6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8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01F1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AF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1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8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6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E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0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E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</w:tr>
      <w:tr w:rsidR="00CC0CA9" w:rsidRPr="00325DB4" w14:paraId="5F967B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C4C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08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E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69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5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B7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9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B55B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C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D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9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4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78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9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0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5.07</w:t>
            </w:r>
          </w:p>
        </w:tc>
      </w:tr>
      <w:tr w:rsidR="00CC0CA9" w:rsidRPr="00325DB4" w14:paraId="30AEDD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B1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8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AB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FD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8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E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E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5.03</w:t>
            </w:r>
          </w:p>
        </w:tc>
      </w:tr>
      <w:tr w:rsidR="00CC0CA9" w:rsidRPr="00325DB4" w14:paraId="5C73F2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5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7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7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B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1F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A0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B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6E07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D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2A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10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F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4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24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B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3ABB41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E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D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0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5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B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6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3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12BF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90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E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B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27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8C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9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B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F1B3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B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C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3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1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C6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57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7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47BB42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A7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0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96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A1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76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C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F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</w:tr>
      <w:tr w:rsidR="00CC0CA9" w:rsidRPr="00325DB4" w14:paraId="71A8B4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31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9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8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7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58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D8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2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E1BE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16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8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F5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95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D4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B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C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</w:tr>
      <w:tr w:rsidR="00CC0CA9" w:rsidRPr="00325DB4" w14:paraId="4892DA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6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2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0E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4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9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5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C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</w:tr>
      <w:tr w:rsidR="00CC0CA9" w:rsidRPr="00325DB4" w14:paraId="697D11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7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5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E14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F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F1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F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1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C91B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8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E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D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7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E9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27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F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D55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FC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4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A6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8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B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E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A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6B84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B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2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A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AA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2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B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C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</w:t>
            </w:r>
          </w:p>
        </w:tc>
      </w:tr>
      <w:tr w:rsidR="00CC0CA9" w:rsidRPr="00325DB4" w14:paraId="349C5E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4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6E6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3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6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7B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9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7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120D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7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7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82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1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8A6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3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06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20B4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FE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2A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B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6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78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45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9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C8D1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0A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0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1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A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3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89D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DA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A7ED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A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F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0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54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3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21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F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53F3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F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B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6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C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CB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6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6B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20F4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21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A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F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A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1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BE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45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F4EB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B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F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5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B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9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C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B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8.91</w:t>
            </w:r>
          </w:p>
        </w:tc>
      </w:tr>
      <w:tr w:rsidR="00CC0CA9" w:rsidRPr="00325DB4" w14:paraId="384BAF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7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95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5E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62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4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6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D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292E29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C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2D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E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E0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9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6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28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3249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9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9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89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E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31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8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6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A90A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4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49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7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E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9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6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7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F73C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A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7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9D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E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5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1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5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A5C9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8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F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8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C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5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75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2F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E7046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A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F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F8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4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D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5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6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10FD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B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7E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07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5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E7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0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0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0D71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C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07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2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D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E3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53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F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2F7A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8B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3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6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E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B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B04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7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</w:tr>
      <w:tr w:rsidR="00CC0CA9" w:rsidRPr="00325DB4" w14:paraId="7D778D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0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0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4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D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0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F9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9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FC95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9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5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F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E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5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9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CA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2DBD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5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0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09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3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7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C6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F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159B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D4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71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6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2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6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0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B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1C3B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6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1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6D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4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9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5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B3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</w:tr>
      <w:tr w:rsidR="00CC0CA9" w:rsidRPr="00325DB4" w14:paraId="2E28E8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3F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A9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52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8E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F9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E7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8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D1FD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76C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F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A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B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6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A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0E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3C1D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5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7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F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1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7D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B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88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CCF4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B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59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4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D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CE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A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F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4277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3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231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B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0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9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0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0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0ED9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B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6B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63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2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C3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E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4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1F64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8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C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4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0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4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D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9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4BA9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A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6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81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C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D8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1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6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073A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A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C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5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4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7B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95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E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CC0CA9" w:rsidRPr="00325DB4" w14:paraId="4AF1FA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7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8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0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1B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8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5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5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31.91</w:t>
            </w:r>
          </w:p>
        </w:tc>
      </w:tr>
      <w:tr w:rsidR="00CC0CA9" w:rsidRPr="00325DB4" w14:paraId="3F2651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D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6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D7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D92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B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C1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48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9536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E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ГЕНОВЕВА ТОНОВА АТАНАСОВА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F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3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9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2D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A2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D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</w:tr>
      <w:tr w:rsidR="00CC0CA9" w:rsidRPr="00325DB4" w14:paraId="22FA34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8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E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3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5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111.629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5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2A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41.819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0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292.73</w:t>
            </w:r>
          </w:p>
        </w:tc>
      </w:tr>
      <w:tr w:rsidR="00CC0CA9" w:rsidRPr="00325DB4" w14:paraId="00A0ED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0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3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8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BD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BB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83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C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5265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8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2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6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7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4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3A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D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5CA1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0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EE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0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A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1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AB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A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4F8B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67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E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1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7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A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9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F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E24B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B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5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1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5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B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FC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7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BA34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9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E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8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7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6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8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B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7171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2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5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F4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2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E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9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1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C3DA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8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4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B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36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16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88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9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11AC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13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C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A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4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29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5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D9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FF0E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C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3B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1D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71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2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A5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6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2BE0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0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0D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4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074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F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7F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6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8362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6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94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B8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6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F7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E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D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21.17</w:t>
            </w:r>
          </w:p>
        </w:tc>
      </w:tr>
      <w:tr w:rsidR="00CC0CA9" w:rsidRPr="00325DB4" w14:paraId="650F86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4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4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B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5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92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9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2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EA2A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D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0B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3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4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B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F3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3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3EB5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8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9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C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2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0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6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F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27F2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A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6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5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C1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1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BA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B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AA7D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9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C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E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F2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D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D6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8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D785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0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6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2C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A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5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2E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44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EB3B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38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0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7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5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5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B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7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7B65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1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F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5C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2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B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C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EB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8073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9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2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B7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6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51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E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26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7350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6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1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7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4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4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B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0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E9DF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FC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5A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8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6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82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E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3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60B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1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B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23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5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E3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4D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9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0663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B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A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D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7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E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8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D1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6704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F6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8A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80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85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1F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4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4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8AF9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7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6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8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0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5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0D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0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A57C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2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0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9E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5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7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8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0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760B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1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D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49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3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B9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3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E3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DF20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FC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44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E9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D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1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F4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B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</w:tr>
      <w:tr w:rsidR="00CC0CA9" w:rsidRPr="00325DB4" w14:paraId="1A581F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88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A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7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3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6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7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A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DA15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8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E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44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6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4E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F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B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5769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8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81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4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0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2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C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9E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8FE9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D3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E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B4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3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AD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A6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3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CAE0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6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A8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1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B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8B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0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4A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414C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8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1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6D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C7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F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E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3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</w:tr>
      <w:tr w:rsidR="00CC0CA9" w:rsidRPr="00325DB4" w14:paraId="1409EC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7B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0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C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F5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C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8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9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1023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F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F0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7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2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C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E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B61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3840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D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BE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D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C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8C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37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6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268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5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DB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DB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1F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E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4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E0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2917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8F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C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C7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B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2B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E0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F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11.98</w:t>
            </w:r>
          </w:p>
        </w:tc>
      </w:tr>
      <w:tr w:rsidR="00CC0CA9" w:rsidRPr="00325DB4" w14:paraId="71D5A6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B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10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20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80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7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6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13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057C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5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38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9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D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A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3E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F4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419D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5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78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0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8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9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6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B8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5C11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38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F5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D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6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2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1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24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</w:tr>
      <w:tr w:rsidR="00CC0CA9" w:rsidRPr="00325DB4" w14:paraId="4A2FF5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5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3A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C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5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0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2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E1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F522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C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D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B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9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D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A7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7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2172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1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3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6D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C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4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A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7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E74D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21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3A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539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4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0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D4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F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E2E66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5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8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E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5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00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6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A2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438D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65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3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2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05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1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3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2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0C08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B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F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22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4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7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6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64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C024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C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5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27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6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4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3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F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DB76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50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C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0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C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C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C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9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D1D7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0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8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D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1E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F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B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B0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ECFF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96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4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1C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E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8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9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9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9076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B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B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F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2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EA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0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0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A469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A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1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2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4C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8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DB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4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938C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C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4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3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0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C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6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7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  <w:tr w:rsidR="00CC0CA9" w:rsidRPr="00325DB4" w14:paraId="68647F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5A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0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E8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6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5A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F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9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95BB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F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1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3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4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2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58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55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EF8B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B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8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BE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9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2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0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C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B54F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8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8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FC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2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B1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61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A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6FA4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3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B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F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1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4E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A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01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85F6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8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B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8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3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6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78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B5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4507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8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D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4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0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D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3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B8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DF27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B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5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F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7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26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3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F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C79C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2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8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C8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FA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1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3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D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668E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7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70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9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98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1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7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F9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A96D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3D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9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D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6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B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2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A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A481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7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4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CB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D7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3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3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4A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AB7E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31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D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2A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B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2A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A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6C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545F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2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35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1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8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0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3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9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19D4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BA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1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7E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67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9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09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3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599E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EA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96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12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DC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53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5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7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13FD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E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2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D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9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9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A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D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8D74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0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A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8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D2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25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3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9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FB99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EB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0D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B1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8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D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A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A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D85E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9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F0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7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C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8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F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E2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56D1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6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08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2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7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7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53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01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312A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3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0D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B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3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9A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C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3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1F9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B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B3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F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D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4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06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6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0133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F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4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9C1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7C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3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4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1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0C618D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DB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1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3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6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63F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7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A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4E68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FC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A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1C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F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9F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AB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D0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A2FF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1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EC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5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1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A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A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B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ADB0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4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26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2E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C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D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AA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6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C16A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F7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C4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D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4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F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5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F8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A1EE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F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B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5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4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7E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40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4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A546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DF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0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F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8F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F0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0F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4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4D7A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9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35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9F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86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A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58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28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E7B3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1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F4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A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FD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3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AF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7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0D5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8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30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F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C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9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2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ED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9538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3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F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7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7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2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0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C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4665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37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3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A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3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6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3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79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3ADE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C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6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F6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9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F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8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6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C7C0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3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A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2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5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80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2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B5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2198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8C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B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79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94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C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B7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C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3DE5D1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C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9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F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BB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13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D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8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147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D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5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1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52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9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A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2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5010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4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88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4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FE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0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4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A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6FEA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9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A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8F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52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7A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E2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B4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7987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1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3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8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5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40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6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6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DF5F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A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2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B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D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D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F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3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9295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D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2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9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AD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42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5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A1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DC18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3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4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B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3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6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3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0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6.01</w:t>
            </w:r>
          </w:p>
        </w:tc>
      </w:tr>
      <w:tr w:rsidR="00CC0CA9" w:rsidRPr="00325DB4" w14:paraId="5752A3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A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3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E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56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3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3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6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CA0E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B4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5C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EA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E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B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FC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0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AD4B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2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1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BB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F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CA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6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9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91AC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7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2E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A2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0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3C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3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29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A000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25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9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9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B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E1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7F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3C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3512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2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6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C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3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2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75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0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9328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F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7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0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6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E11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C8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7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2823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D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0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F7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E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5C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58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6C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C6D8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6A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6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B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1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8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4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F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E8CF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D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2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7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3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0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37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A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2F2F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B3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A0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2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54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D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8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1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6959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7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6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B8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1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E6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0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5F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38D9A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45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D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2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4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66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3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42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302B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0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4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2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25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8C8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8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88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4660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9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2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B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7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C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B2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9E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7504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5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3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2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8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9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C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9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F1BD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B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22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F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5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FE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A5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A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ACE1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C1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5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8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F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74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DE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A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200B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30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9B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7C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4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5D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8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02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9385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8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F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6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857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0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6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AF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</w:tr>
      <w:tr w:rsidR="00CC0CA9" w:rsidRPr="00325DB4" w14:paraId="6E92D0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0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E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5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C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4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8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2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A01A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C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6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AA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29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87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4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4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7E8F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5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6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2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D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C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E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3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654E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3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40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D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FF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C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49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C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CC0CA9" w:rsidRPr="00325DB4" w14:paraId="1A5D78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6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6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2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F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2F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F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9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14CE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E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4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A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6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46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0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9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85B6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55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A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2C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E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82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1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1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2B0A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F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C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2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E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FC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52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7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3482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A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2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4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4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F3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E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6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8CE9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4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A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D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9B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C7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E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E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78E6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8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9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196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E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54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0A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B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75F9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E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0E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C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6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51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03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3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E039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F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AF3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4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77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7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8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95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644C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0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A9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5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A8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3D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9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C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A07E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E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7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02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9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7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34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3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659E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D3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84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9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7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C1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77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D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1B74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9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F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0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3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32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D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2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3.88</w:t>
            </w:r>
          </w:p>
        </w:tc>
      </w:tr>
      <w:tr w:rsidR="00CC0CA9" w:rsidRPr="00325DB4" w14:paraId="7511C3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9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2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6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7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9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1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C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0CB6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66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FCE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4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D5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E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F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6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FAB6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9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B4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C1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3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9E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0D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9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2DBC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B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1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D2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4F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CB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D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2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C81F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F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45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9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7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A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2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C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7FF7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8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3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1C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B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F90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A7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0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56B8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A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7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E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D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27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B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C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4CD786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73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2A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60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A9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8A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C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23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8C75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6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8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4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5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7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CE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0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5881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23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2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1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49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D1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B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9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235F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D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D5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62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C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5E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3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D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6C5E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9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8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1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E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D9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0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BA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</w:tr>
      <w:tr w:rsidR="00CC0CA9" w:rsidRPr="00325DB4" w14:paraId="7388FD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E7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68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8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3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F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AD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8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9836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B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9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5F7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8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A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D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1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6791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D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87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36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F7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3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DF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B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</w:tr>
      <w:tr w:rsidR="00CC0CA9" w:rsidRPr="00325DB4" w14:paraId="16DFD6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7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9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A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0A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5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1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8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7DF7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C5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D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C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30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C5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A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9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D6B5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7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9A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F1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9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17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7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AB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47F7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C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E8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9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7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9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3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E1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4127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9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C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3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D9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A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55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7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A986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5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0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3E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74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D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5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D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7043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82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4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9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3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2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1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4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FB68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1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2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6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D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A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0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0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79E9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F3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8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38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23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B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3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0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C579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F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6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F9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2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F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1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9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8868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D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61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1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4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99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B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33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3D0B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E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2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AD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A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4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CD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8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2D53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9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2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8A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6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A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F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5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98EE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E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DC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CD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2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C5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66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8B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786D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3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3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1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8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C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A8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B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1379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4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87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0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25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8F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A8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0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11D0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6D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91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B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8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68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34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9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0746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0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7C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09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6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9C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EC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CC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9262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51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B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2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5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8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3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0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D466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28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EB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CC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3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F3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BA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6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7C17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7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1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5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ED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3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7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6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75DC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3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97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3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1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5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7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D4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</w:tr>
      <w:tr w:rsidR="00CC0CA9" w:rsidRPr="00325DB4" w14:paraId="258372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0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06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E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1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5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547202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2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8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</w:tr>
      <w:tr w:rsidR="00CC0CA9" w:rsidRPr="00325DB4" w14:paraId="3B71B0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7D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7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09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99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4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0E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0C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35BB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7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F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8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E1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CB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5C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5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D64F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C2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D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74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B4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C5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3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1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CC0CA9" w:rsidRPr="00325DB4" w14:paraId="4D3651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3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F6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8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C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0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D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C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1D42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6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2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A6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52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A8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7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A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</w:t>
            </w:r>
          </w:p>
        </w:tc>
      </w:tr>
      <w:tr w:rsidR="00CC0CA9" w:rsidRPr="00325DB4" w14:paraId="023B20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1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0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1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0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D2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6D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D1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4986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E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F8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6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F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1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FC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D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E886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D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8E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B5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AD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6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631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C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CC0CA9" w:rsidRPr="00325DB4" w14:paraId="7A78A4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D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1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F5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0BE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EA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B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7F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0B5C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6D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9C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E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C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B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F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1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</w:tr>
      <w:tr w:rsidR="00CC0CA9" w:rsidRPr="00325DB4" w14:paraId="33CEC7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F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8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D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8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7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1A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D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</w:tr>
      <w:tr w:rsidR="00CC0CA9" w:rsidRPr="00325DB4" w14:paraId="6456B7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4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1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64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6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24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33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27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</w:t>
            </w:r>
          </w:p>
        </w:tc>
      </w:tr>
      <w:tr w:rsidR="00CC0CA9" w:rsidRPr="00325DB4" w14:paraId="24BB2A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A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3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A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8E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1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BE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58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EFFF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D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6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28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20F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7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E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C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1EF8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6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2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A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27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EC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52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F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BC02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94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8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5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F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8E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8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8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B002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8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C7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0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A34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ED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B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7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</w:t>
            </w:r>
          </w:p>
        </w:tc>
      </w:tr>
      <w:tr w:rsidR="00CC0CA9" w:rsidRPr="00325DB4" w14:paraId="6F91A5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14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6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7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8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D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2C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1B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22.07</w:t>
            </w:r>
          </w:p>
        </w:tc>
      </w:tr>
      <w:tr w:rsidR="00CC0CA9" w:rsidRPr="00325DB4" w14:paraId="163A13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A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89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CD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3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B7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C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0A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12.19</w:t>
            </w:r>
          </w:p>
        </w:tc>
      </w:tr>
      <w:tr w:rsidR="00CC0CA9" w:rsidRPr="00325DB4" w14:paraId="477DED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0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E9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E8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7E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44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3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4C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DDFC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0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6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9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2B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A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C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7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9.47</w:t>
            </w:r>
          </w:p>
        </w:tc>
      </w:tr>
      <w:tr w:rsidR="00CC0CA9" w:rsidRPr="00325DB4" w14:paraId="058BE7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B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0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7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C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3C8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3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9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3611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7D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28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9A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A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8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E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4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8814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F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2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E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7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1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4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1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3B64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6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7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3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D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3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C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18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48E0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0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0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B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F8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5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C3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4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4573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4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9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6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49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7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3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F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7BFF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F9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EC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A1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3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6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B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E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</w:tr>
      <w:tr w:rsidR="00CC0CA9" w:rsidRPr="00325DB4" w14:paraId="1F1F33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3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C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C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E1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0EB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5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42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864B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59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C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3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8E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8B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75D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B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7.60</w:t>
            </w:r>
          </w:p>
        </w:tc>
      </w:tr>
      <w:tr w:rsidR="00CC0CA9" w:rsidRPr="00325DB4" w14:paraId="60A805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8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B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E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44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8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EA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B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54CDE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34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2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A1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D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1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64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9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9DFE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14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8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D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C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CE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5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08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F7F7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6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5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9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B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C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66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4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0717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C1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F3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8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9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0C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61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CA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</w:tr>
      <w:tr w:rsidR="00CC0CA9" w:rsidRPr="00325DB4" w14:paraId="6B519C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B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B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FD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B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3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9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E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CC0CA9" w:rsidRPr="00325DB4" w14:paraId="568972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CE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98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A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4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25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D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C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</w:tr>
      <w:tr w:rsidR="00CC0CA9" w:rsidRPr="00325DB4" w14:paraId="569A6C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AE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6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A3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9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3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74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E1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</w:tr>
      <w:tr w:rsidR="00CC0CA9" w:rsidRPr="00325DB4" w14:paraId="0776DD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F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2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78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F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0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CB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A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76B46A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B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3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E3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0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EB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83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5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</w:tr>
      <w:tr w:rsidR="00CC0CA9" w:rsidRPr="00325DB4" w14:paraId="32BC65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E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D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7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F4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8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DB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B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</w:tr>
      <w:tr w:rsidR="00CC0CA9" w:rsidRPr="00325DB4" w14:paraId="275128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CB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9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E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6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7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5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C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CC0CA9" w:rsidRPr="00325DB4" w14:paraId="451090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B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72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2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2C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B5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4C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E9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CC86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3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ГЕОРГИ МАРИНОВ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C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3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6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4B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3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1A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</w:t>
            </w:r>
          </w:p>
        </w:tc>
      </w:tr>
      <w:tr w:rsidR="00CC0CA9" w:rsidRPr="00325DB4" w14:paraId="399C04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E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6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7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11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243.590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5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5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33.956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59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237.69</w:t>
            </w:r>
          </w:p>
        </w:tc>
      </w:tr>
      <w:tr w:rsidR="00CC0CA9" w:rsidRPr="00325DB4" w14:paraId="3F1569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02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57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44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9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DB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D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C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300F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65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6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C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9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00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44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5C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A05B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F9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6D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8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9E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E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3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4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2D55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7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AF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1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7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29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FD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E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E7EA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8E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B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6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A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F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2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D2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B6B4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C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B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31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3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2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1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B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C439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61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6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F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15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77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5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D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</w:tr>
      <w:tr w:rsidR="00CC0CA9" w:rsidRPr="00325DB4" w14:paraId="0D598D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B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B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4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69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F8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C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53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12.74</w:t>
            </w:r>
          </w:p>
        </w:tc>
      </w:tr>
      <w:tr w:rsidR="00CC0CA9" w:rsidRPr="00325DB4" w14:paraId="4B694D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7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C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E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D9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9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5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4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910A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E4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AC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E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D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C7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1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39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476BE4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38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D0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0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5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A8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70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AF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3E35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57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2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C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A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061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8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7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8A93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F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4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2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5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A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6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5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F5CA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6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3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E4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A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5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D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1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AC46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4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9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95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A1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A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C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A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49AA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84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3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C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9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C0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55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9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D334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B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0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6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49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B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D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C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ECEB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85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C1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9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7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7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2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2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20AB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0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1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0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9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2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C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C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8D25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8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6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1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5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4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E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F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086A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7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8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B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6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5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E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2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387B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2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4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1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0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FB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1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96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310E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08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92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3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F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E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4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EA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</w:tr>
      <w:tr w:rsidR="00CC0CA9" w:rsidRPr="00325DB4" w14:paraId="10D698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7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97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1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3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1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C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2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CC0CA9" w:rsidRPr="00325DB4" w14:paraId="17C394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7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32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21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4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7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4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E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7E27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C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C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45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5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A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C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44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71D2F1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D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E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B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BF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26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4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1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E265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A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9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A0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4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7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B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91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7670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1A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F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57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9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E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92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F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7FC9A0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9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5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B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C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7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1C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BF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AC58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15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8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7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A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F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D2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F7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8.09</w:t>
            </w:r>
          </w:p>
        </w:tc>
      </w:tr>
      <w:tr w:rsidR="00CC0CA9" w:rsidRPr="00325DB4" w14:paraId="433216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5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B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1E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34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3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F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A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</w:tr>
      <w:tr w:rsidR="00CC0CA9" w:rsidRPr="00325DB4" w14:paraId="230500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2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4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68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6E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C8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26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9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</w:tr>
      <w:tr w:rsidR="00CC0CA9" w:rsidRPr="00325DB4" w14:paraId="27FA9A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E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6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DE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6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1E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D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F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</w:tr>
      <w:tr w:rsidR="00CC0CA9" w:rsidRPr="00325DB4" w14:paraId="38C2EE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5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13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48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7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3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1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E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</w:tr>
      <w:tr w:rsidR="00CC0CA9" w:rsidRPr="00325DB4" w14:paraId="47DDEE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4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BA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E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B7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8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5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C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312E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61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A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42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6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A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A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EB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0A15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B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4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3A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69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C6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6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951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43C4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8E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2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F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E6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6B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94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E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6.89</w:t>
            </w:r>
          </w:p>
        </w:tc>
      </w:tr>
      <w:tr w:rsidR="00CC0CA9" w:rsidRPr="00325DB4" w14:paraId="67CDB6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4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E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5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A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4E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75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1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56B3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7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43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97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2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A9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68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56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FB36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3DA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F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E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4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A9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C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4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8D1A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A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2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B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64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3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24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35B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D351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D4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C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2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B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26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0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C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B856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E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5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C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3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3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A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8D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7576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5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3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E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6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8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8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9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FC97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4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C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34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46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B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2A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B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8A23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C4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9D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C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F9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6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5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F6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B09F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B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2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BE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9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2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B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50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DF1A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CA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C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8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92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0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E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0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EC95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AA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A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D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D2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19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D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6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B324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F7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2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00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84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6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4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E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CC0CA9" w:rsidRPr="00325DB4" w14:paraId="25354D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5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4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6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4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9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F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A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541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D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2E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A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9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0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9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55C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56CF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9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3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35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9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B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D9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0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23E8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B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D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D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46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7F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0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2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460A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E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43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A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E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5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7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A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EBF5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D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F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5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7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3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35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E7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6F1728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5A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94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40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34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2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A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B0E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6B0F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E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8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32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D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5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6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2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1200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88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1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3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8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2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9F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C97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A95C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B1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3F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2E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A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5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B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4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F208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7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0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CA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5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67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5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6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96F9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45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E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6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E7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5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E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C7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BBD7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E3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93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2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6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4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4D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2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E4A2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8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E1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D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0E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3C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6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C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7198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1B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5B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9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AB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68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78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7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</w:tr>
      <w:tr w:rsidR="00CC0CA9" w:rsidRPr="00325DB4" w14:paraId="69C8D7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A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4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4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C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EE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F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7A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79DB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8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84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5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6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C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3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3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7268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7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6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B96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1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1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7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D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D05C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9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B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6E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C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0A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D3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6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</w:tr>
      <w:tr w:rsidR="00CC0CA9" w:rsidRPr="00325DB4" w14:paraId="07F041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D7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5D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8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F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E0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1F1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1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9F79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2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6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4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1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44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B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5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AE81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A0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9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E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3B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8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C7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9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40E0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9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E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D2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4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8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7C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8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2B08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5C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B1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C0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D4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B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29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A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7652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D7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F8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1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9F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E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9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C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91AA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F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2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FC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CD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4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8E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D7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AF3E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B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72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9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C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D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2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C2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63E8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C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82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C5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1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88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F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2F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7BF4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3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C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0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87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D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6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3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F553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A5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31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D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96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6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EC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4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17BBFF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8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8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4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1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DB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4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7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C905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1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3A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09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C4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8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2EB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6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A223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62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9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1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03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9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D8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8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FE21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1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AD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47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78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8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C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7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</w:tr>
      <w:tr w:rsidR="00CC0CA9" w:rsidRPr="00325DB4" w14:paraId="7AE296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1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0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E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C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18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E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9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</w:t>
            </w:r>
          </w:p>
        </w:tc>
      </w:tr>
      <w:tr w:rsidR="00CC0CA9" w:rsidRPr="00325DB4" w14:paraId="188548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61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13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FC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CA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CF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6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D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841D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81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C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C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A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EE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07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88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77B0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9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EF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87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8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9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5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E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CB8C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C5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E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8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32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3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B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5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E6F0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6EF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E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5C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1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C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C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6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B325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BF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F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A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C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2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7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9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5B0A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33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B3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F0A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F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D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B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D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73E741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5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E8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4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CD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0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3E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2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263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58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8D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FF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3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14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D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1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FA65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7F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0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7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C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A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9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0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EE14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5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3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1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7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C2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D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21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5CAEAE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98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C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78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1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9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2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E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50DA3D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25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A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64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9A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D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5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5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8390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B2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8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3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66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B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1F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AD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01FE51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8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4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23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46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51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A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C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55CE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F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99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9F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2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F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1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9C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</w:tr>
      <w:tr w:rsidR="00CC0CA9" w:rsidRPr="00325DB4" w14:paraId="0041DA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3B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4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48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F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C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4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5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</w:t>
            </w:r>
          </w:p>
        </w:tc>
      </w:tr>
      <w:tr w:rsidR="00CC0CA9" w:rsidRPr="00325DB4" w14:paraId="024590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AB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E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F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7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5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F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B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E8A9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C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9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6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D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8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8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DE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C905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D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1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5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6A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C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6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C0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CC0CA9" w:rsidRPr="00325DB4" w14:paraId="7FC6FC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8D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4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F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0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C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3F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F7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9C88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6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8E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2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1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0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0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EC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F08D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D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6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2D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9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79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5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E3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AACF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F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9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C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7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DB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C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B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E2DF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E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C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4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37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9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FF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1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64C3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8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3D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A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0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4E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4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1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B152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7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C6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4C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5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A5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A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1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</w:tr>
      <w:tr w:rsidR="00CC0CA9" w:rsidRPr="00325DB4" w14:paraId="062791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C1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4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BF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4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E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2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7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33C00C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8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0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4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9A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F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9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9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4CBB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D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06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1F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5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D3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9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2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80CE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1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D7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3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2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C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A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C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F694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E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F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3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1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C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4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6E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161D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8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A1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A6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0F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32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C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82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666D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C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11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D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5B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DC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3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E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</w:tr>
      <w:tr w:rsidR="00CC0CA9" w:rsidRPr="00325DB4" w14:paraId="1E39D4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B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7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9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E5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9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3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2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04F7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5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A0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A3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5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03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4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E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613E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C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9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8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A6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D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8E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5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BBE7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5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B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B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F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2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4F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4A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5424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D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5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8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A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A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A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9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CC0CA9" w:rsidRPr="00325DB4" w14:paraId="3DBA79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C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B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12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25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1E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0C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1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D76B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63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0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8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7D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A8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9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0D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A758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B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2B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8E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67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4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2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0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B8CD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D3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D1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3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8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71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0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A8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EFF7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FA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F4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3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D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4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34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67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</w:t>
            </w:r>
          </w:p>
        </w:tc>
      </w:tr>
      <w:tr w:rsidR="00CC0CA9" w:rsidRPr="00325DB4" w14:paraId="662D17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F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6C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E9E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A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13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CE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1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3751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8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B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0E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0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6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C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C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38DF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1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0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0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2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AB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7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18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862E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1F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A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76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35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6F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A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C0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</w:t>
            </w:r>
          </w:p>
        </w:tc>
      </w:tr>
      <w:tr w:rsidR="00CC0CA9" w:rsidRPr="00325DB4" w14:paraId="15822F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0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2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A3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A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5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1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58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A652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A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9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BD4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9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B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9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9C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3108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2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D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9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577077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93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1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F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E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FF77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F8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D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7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2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1F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1D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9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8712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6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9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D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9B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6A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2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1F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5F7E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3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9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5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C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B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1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6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50FA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8B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9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F5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DB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77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C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B2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4BF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1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B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2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7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C9E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15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1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76D1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8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C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C4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2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C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C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5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5843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3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E1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0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E8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A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D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55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</w:tr>
      <w:tr w:rsidR="00CC0CA9" w:rsidRPr="00325DB4" w14:paraId="51DA54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9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E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6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2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F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A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CF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4F27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2AD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3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82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1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0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3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4B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CE98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D3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A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7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0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9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E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2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63FD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E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D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E6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CF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C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A19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D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B24B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2E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4B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D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CA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A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C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9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7853DE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6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0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61D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A5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DF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4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F9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48DE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A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F8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F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E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4E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E5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9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DA01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72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110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F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7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9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9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A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68E7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3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4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0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A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77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F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74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B3E1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D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8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1D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E9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D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99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16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3852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9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5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27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B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AB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9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C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F919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E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A1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13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B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E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6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6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6B58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BF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8A6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B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2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6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A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5A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734D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DD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7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B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4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1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C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D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C48E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D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56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10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5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A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8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5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8B02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0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0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F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5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1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20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8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02F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5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8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6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1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F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5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E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09BC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8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A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3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D7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8E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0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1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F2E4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E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8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6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3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28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4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0A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534B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C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40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4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D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8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F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EE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FD66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3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5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64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04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A6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4B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3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F9A5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1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A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C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5A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2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7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A4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8C97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F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B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3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9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E36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CD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3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6185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0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5F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0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A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0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DF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E3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E09F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5A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3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F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E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9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A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F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FD19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668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9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E0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F7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A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80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F7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2D3B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FD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8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C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7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4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D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88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A70B1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24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6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D6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C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6F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3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9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D2848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B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70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A4B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7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1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5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1A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EDFD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9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2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2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A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D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8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6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47ED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8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C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3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7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82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2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84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4D6B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E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CC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4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9A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1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3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1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01F2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0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57B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1A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93A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0C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E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0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CD17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7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22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981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A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D6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BD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27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BA63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7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73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1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E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D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B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45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99D2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5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7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4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1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2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67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C6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43C03E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74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C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1E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82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6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2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D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A41B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61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1D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0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1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CBB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2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1B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131B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E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8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F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8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9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16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C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F12B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E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2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5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16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AD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C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C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BD52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F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3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97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A2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6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3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F4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023F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E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CB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A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9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A0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4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1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19F7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12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26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D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E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1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8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3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961B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B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C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3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40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6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1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84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</w:tr>
      <w:tr w:rsidR="00CC0CA9" w:rsidRPr="00325DB4" w14:paraId="150CF6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A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92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9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C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56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189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3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6F4A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5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5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5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6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F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2F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AB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</w:tr>
      <w:tr w:rsidR="00CC0CA9" w:rsidRPr="00325DB4" w14:paraId="23E662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D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A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1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F5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FF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A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2D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C430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F1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ДОБРИН ДАКОВ ТОМОВСКИ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2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D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6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4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E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CA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</w:tr>
      <w:tr w:rsidR="00CC0CA9" w:rsidRPr="00325DB4" w14:paraId="649D5B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8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34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5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E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135.476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B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0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30.492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94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213.45</w:t>
            </w:r>
          </w:p>
        </w:tc>
      </w:tr>
      <w:tr w:rsidR="00CC0CA9" w:rsidRPr="00325DB4" w14:paraId="2BDC4F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F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EF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C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0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8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E5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5A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0DEF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17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A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F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E1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2F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1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4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3F09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83A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D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16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6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3D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BAD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4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</w:tr>
      <w:tr w:rsidR="00CC0CA9" w:rsidRPr="00325DB4" w14:paraId="4AA096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C5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6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C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8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B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C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A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A499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2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3D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F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5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DC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E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9A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8A3C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4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65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8F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C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8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D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8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7122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A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1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E2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A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2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24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54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</w:tr>
      <w:tr w:rsidR="00CC0CA9" w:rsidRPr="00325DB4" w14:paraId="04C8B6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E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20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2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B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4F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C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8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063F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08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C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A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9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8E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84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AD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7.84</w:t>
            </w:r>
          </w:p>
        </w:tc>
      </w:tr>
      <w:tr w:rsidR="00CC0CA9" w:rsidRPr="00325DB4" w14:paraId="497478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7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6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3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F5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EF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8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7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3285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D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9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0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8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0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4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0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</w:tr>
      <w:tr w:rsidR="00CC0CA9" w:rsidRPr="00325DB4" w14:paraId="2CCACF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2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A2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D5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5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E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8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7C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6D59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C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B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43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B5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AF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E5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CFA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C869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A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CA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F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1F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1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3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6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7.21</w:t>
            </w:r>
          </w:p>
        </w:tc>
      </w:tr>
      <w:tr w:rsidR="00CC0CA9" w:rsidRPr="00325DB4" w14:paraId="2CA739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5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8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F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A8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AD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6C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3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F582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9A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46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7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D23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93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F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9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5.83</w:t>
            </w:r>
          </w:p>
        </w:tc>
      </w:tr>
      <w:tr w:rsidR="00CC0CA9" w:rsidRPr="00325DB4" w14:paraId="32F0BA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8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A8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E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56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7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6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4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F081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16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C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4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0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F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74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10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5.05</w:t>
            </w:r>
          </w:p>
        </w:tc>
      </w:tr>
      <w:tr w:rsidR="00CC0CA9" w:rsidRPr="00325DB4" w14:paraId="6AF1B3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A5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4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C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9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2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2C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5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50F5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E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5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B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3F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2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8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D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4F6A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C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4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2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F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B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A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0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CC0CA9" w:rsidRPr="00325DB4" w14:paraId="01FAD0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BE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1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F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E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E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A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F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F033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A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63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B9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7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E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5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FE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CC0CA9" w:rsidRPr="00325DB4" w14:paraId="25F0BF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7B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8E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35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B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9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60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8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59C0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0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E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5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6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D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2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6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4A21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0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B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B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A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63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3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D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</w:tr>
      <w:tr w:rsidR="00CC0CA9" w:rsidRPr="00325DB4" w14:paraId="683A4D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5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DF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7A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F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D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2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FF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</w:t>
            </w:r>
          </w:p>
        </w:tc>
      </w:tr>
      <w:tr w:rsidR="00CC0CA9" w:rsidRPr="00325DB4" w14:paraId="0E806C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A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2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B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C6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3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A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7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A628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3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F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D8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9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7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9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A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6F73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9F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56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4E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1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E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B5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4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22.37</w:t>
            </w:r>
          </w:p>
        </w:tc>
      </w:tr>
      <w:tr w:rsidR="00CC0CA9" w:rsidRPr="00325DB4" w14:paraId="58DB9B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7C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A37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F6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91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7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5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B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D617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311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C2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D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C8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6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4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7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16.06</w:t>
            </w:r>
          </w:p>
        </w:tc>
      </w:tr>
      <w:tr w:rsidR="00CC0CA9" w:rsidRPr="00325DB4" w14:paraId="1F5009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4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4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C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1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8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8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B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66EB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0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97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6A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8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5D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B2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19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14.63</w:t>
            </w:r>
          </w:p>
        </w:tc>
      </w:tr>
      <w:tr w:rsidR="00CC0CA9" w:rsidRPr="00325DB4" w14:paraId="34633B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4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02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1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F0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2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3B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9D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9069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8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7D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C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0C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F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F7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4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</w:tr>
      <w:tr w:rsidR="00CC0CA9" w:rsidRPr="00325DB4" w14:paraId="752359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E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26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9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4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4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72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C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49C7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E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C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1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45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C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9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A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</w:tr>
      <w:tr w:rsidR="00CC0CA9" w:rsidRPr="00325DB4" w14:paraId="472564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C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3E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2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1A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C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F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F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542F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C5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38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89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8D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3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D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03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CC0CA9" w:rsidRPr="00325DB4" w14:paraId="708AA2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CA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6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F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0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4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0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8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4F54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01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DB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5C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A1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FA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A3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D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</w:tr>
      <w:tr w:rsidR="00CC0CA9" w:rsidRPr="00325DB4" w14:paraId="033136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58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F7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F4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8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3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1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9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</w:tr>
      <w:tr w:rsidR="00CC0CA9" w:rsidRPr="00325DB4" w14:paraId="482BF7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4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A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6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5E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07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1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9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7.42</w:t>
            </w:r>
          </w:p>
        </w:tc>
      </w:tr>
      <w:tr w:rsidR="00CC0CA9" w:rsidRPr="00325DB4" w14:paraId="05D388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49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E69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24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4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DB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F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5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4F0D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9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0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6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5D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6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6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9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</w:tr>
      <w:tr w:rsidR="00CC0CA9" w:rsidRPr="00325DB4" w14:paraId="2C4EC5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0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B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5F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4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E6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3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DD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C084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20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3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3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A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F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C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7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</w:tr>
      <w:tr w:rsidR="00CC0CA9" w:rsidRPr="00325DB4" w14:paraId="170BAA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C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2BF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F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98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6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D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90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8A6C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5F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5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C7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D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A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E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92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4047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C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3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3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3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C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AB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B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9C6E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3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D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8F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2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4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9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4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CC0CA9" w:rsidRPr="00325DB4" w14:paraId="132589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9D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93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7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4D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35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8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F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3.26</w:t>
            </w:r>
          </w:p>
        </w:tc>
      </w:tr>
      <w:tr w:rsidR="00CC0CA9" w:rsidRPr="00325DB4" w14:paraId="7E5568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5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C2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7F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7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45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21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A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</w:tr>
      <w:tr w:rsidR="00CC0CA9" w:rsidRPr="00325DB4" w14:paraId="2BDA33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7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A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E7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AE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5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6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E9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</w:t>
            </w:r>
          </w:p>
        </w:tc>
      </w:tr>
      <w:tr w:rsidR="00CC0CA9" w:rsidRPr="00325DB4" w14:paraId="5F7C2C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C0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2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4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07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1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71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0B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</w:tr>
      <w:tr w:rsidR="00CC0CA9" w:rsidRPr="00325DB4" w14:paraId="1EE850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40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9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6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3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6C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10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A9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FAB0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8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1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F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2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AD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F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2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</w:tr>
      <w:tr w:rsidR="00CC0CA9" w:rsidRPr="00325DB4" w14:paraId="265A09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9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51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D2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F5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F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1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1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</w:tr>
      <w:tr w:rsidR="00CC0CA9" w:rsidRPr="00325DB4" w14:paraId="5CE942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E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C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29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55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0F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9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A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</w:t>
            </w:r>
          </w:p>
        </w:tc>
      </w:tr>
      <w:tr w:rsidR="00CC0CA9" w:rsidRPr="00325DB4" w14:paraId="4760BD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0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5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A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9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7D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8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5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</w:t>
            </w:r>
          </w:p>
        </w:tc>
      </w:tr>
      <w:tr w:rsidR="00CC0CA9" w:rsidRPr="00325DB4" w14:paraId="240478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91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67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6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0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9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B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EF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992C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5B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D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B9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6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1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1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B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</w:t>
            </w:r>
          </w:p>
        </w:tc>
      </w:tr>
      <w:tr w:rsidR="00CC0CA9" w:rsidRPr="00325DB4" w14:paraId="0A0F10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4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5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8A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5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78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14095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96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9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</w:t>
            </w:r>
          </w:p>
        </w:tc>
      </w:tr>
      <w:tr w:rsidR="00CC0CA9" w:rsidRPr="00325DB4" w14:paraId="0D74DD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F3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9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F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8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F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3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F7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</w:tr>
      <w:tr w:rsidR="00CC0CA9" w:rsidRPr="00325DB4" w14:paraId="0CFFE8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5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57C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78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F3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A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22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8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26.94</w:t>
            </w:r>
          </w:p>
        </w:tc>
      </w:tr>
      <w:tr w:rsidR="00CC0CA9" w:rsidRPr="00325DB4" w14:paraId="246553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96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D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6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11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1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27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B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2C36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19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7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7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55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2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0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78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E716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8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43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46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3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5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8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9B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</w:tr>
      <w:tr w:rsidR="00CC0CA9" w:rsidRPr="00325DB4" w14:paraId="661CF6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6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2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7B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F1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EF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C9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E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9.38</w:t>
            </w:r>
          </w:p>
        </w:tc>
      </w:tr>
      <w:tr w:rsidR="00CC0CA9" w:rsidRPr="00325DB4" w14:paraId="2FAFA4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FC1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C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58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8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C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A7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7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08A6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4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0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C0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A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E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3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7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6.06</w:t>
            </w:r>
          </w:p>
        </w:tc>
      </w:tr>
      <w:tr w:rsidR="00CC0CA9" w:rsidRPr="00325DB4" w14:paraId="22CBA9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CF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FB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07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BA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22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8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C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CC0CA9" w:rsidRPr="00325DB4" w14:paraId="335992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2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E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F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0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A5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3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2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CC0CA9" w:rsidRPr="00325DB4" w14:paraId="41FB75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26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F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5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4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D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1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5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8216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7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7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7D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4E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5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8E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68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</w:tr>
      <w:tr w:rsidR="00CC0CA9" w:rsidRPr="00325DB4" w14:paraId="05FEDC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F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49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6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E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C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9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5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82F2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BB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2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6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C0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A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0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4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1.38</w:t>
            </w:r>
          </w:p>
        </w:tc>
      </w:tr>
      <w:tr w:rsidR="00CC0CA9" w:rsidRPr="00325DB4" w14:paraId="615CFF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03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EC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5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09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C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45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0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</w:t>
            </w:r>
          </w:p>
        </w:tc>
      </w:tr>
      <w:tr w:rsidR="00CC0CA9" w:rsidRPr="00325DB4" w14:paraId="642A0F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C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2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2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8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F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D3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2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3E2D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5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ЕЛИНКА ДИМИТРОВА МАРИНОВА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C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1E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B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A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8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DB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2EB7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2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9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6D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D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A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C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39.906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D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279.34</w:t>
            </w:r>
          </w:p>
        </w:tc>
      </w:tr>
      <w:tr w:rsidR="00CC0CA9" w:rsidRPr="00325DB4" w14:paraId="621D00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C2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5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4B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F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D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C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F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FF1E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6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A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6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F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D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9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CC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47B4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8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63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90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23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6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2D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4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FE9E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8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D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34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CB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19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7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72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B71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A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C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FFD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F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A8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AE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C1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1F90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F9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AF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4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1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18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4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CB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A3D2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8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C3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F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F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1E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D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3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64CE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B5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83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6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D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B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E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2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E070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73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4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E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8C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7C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ED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68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FA1D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8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9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F7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70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3A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6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2D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A611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DE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6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9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4E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5D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7E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92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66D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6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3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1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94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D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0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C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06FE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4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7C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C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48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2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C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F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2B45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A8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A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0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AF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F9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7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19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C25C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C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F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9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10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864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6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CA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00B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F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6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74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3E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C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8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53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1F08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5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0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4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43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9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B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4C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BDBE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6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7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B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15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C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1B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7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DEB4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3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0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21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7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0F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9D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C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21.09</w:t>
            </w:r>
          </w:p>
        </w:tc>
      </w:tr>
      <w:tr w:rsidR="00CC0CA9" w:rsidRPr="00325DB4" w14:paraId="0137E8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9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9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B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E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5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9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5D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A920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D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6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4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B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6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9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5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D8B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0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5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8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5B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A7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A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C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11B6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1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A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3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D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E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E1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5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8063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67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1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F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1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B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C0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8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A98C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1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8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25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F9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E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0A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03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21CD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E7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6C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99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7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9C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3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A9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7F2A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D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6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06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B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14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EE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4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5ABC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E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93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C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8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F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2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8A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FBAE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9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24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D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F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B1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A6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78D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CCC5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B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D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F4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C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6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3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D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73C6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5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5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6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F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08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7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C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9F93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2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F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43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3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3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0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79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8F98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2D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4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2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BA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C0E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532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C9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9BE2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7C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EA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8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9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5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48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4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6B7C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4E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60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2B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495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70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A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C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5143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B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C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7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8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9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BD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C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DDF2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E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8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4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55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5A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B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ED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3778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2A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A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3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9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D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F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B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135E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5B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4E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27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A3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3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6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0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463D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6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6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4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1B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0D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5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DA1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52A1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4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5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F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D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5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F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64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6BDC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8C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BB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C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10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F8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B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E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AFE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D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1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0D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CE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F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7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B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A09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2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7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D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1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45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4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93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8E22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95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1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E1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7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DA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F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93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12B1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9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2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FB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93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0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C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D3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6B85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2E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C8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A2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3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8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09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E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61A3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1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77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E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7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C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F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8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7504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31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15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D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C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97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1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C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1A76A7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1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B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F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29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F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1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1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BE58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A6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33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D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E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2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1B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1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A9A0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4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7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83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0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9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D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E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542C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1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D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06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E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B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A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E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7C81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F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2C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7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A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6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7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7C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1925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4F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F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DE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B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F2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9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8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3989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6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E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DC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9C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BE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86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D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1D57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8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7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3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3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B8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E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C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8674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FD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8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E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F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6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1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E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16C1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9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61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1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A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A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F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0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1173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B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7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B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E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5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B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D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1AFA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4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4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1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3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45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0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1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2375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A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9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56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46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02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E0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A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73A4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C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6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A3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0F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2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8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1C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F4A1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F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BB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D8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F5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A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B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59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CBE4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7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7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8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F6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83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8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4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6D57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3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B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42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C6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4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5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C2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7C9C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8D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8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A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A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5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3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1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4452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A11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12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1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D8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22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0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7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1FCF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A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5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6C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5A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8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FF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E1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7C4A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F8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9B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2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9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19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B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6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E425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F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E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4B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A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617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12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D37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7A05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6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09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2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7D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B3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1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2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F656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1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F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1F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F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C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52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9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685C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2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DC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9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D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5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3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1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3A67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1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22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8C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6C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BB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50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B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8C65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0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E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68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B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1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0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C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66DB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D5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B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40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6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3C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6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4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9709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1F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32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4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1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8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E3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7A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B457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5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56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2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62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1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5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4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7.20</w:t>
            </w:r>
          </w:p>
        </w:tc>
      </w:tr>
      <w:tr w:rsidR="00CC0CA9" w:rsidRPr="00325DB4" w14:paraId="3ECD76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BD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3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5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8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B5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02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A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0723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1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3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1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B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F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D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A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1ACF4F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1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C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67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D6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3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5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8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FDEC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3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E5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98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A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9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6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0B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FD1F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F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B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0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2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1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CA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B5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2BD9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8C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3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23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C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8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00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E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06A2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FE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B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E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7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F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BC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7B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0623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5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4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E4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45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D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7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4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014B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67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11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5C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7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A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97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5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B7CB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7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5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6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A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5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9C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C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79E2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95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B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81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1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6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B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3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2E8F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1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8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E2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9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56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B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E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CC25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F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D8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8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E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91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7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2C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C187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D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7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73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9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6A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7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1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2D04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7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2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2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7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3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5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6B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A558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6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E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3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5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69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35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E1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8689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F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32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AC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1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63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6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C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5872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C4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2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0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838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B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E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1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A9D6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B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C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B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E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0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39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5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19E2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B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D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F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FA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7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4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10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D5F6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B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B4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66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B6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3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DA8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4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D0CF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0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B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0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C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3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D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F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AB00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3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B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4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1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7C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57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8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AE45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CC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E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5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2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04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5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9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7D229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8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9B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5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2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D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B3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06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4EA8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C0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F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1E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C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7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E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2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65ED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9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1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14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A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E6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7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2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1008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6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0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EF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50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8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E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63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7AE7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8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1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89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F2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20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0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8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8887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78A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BE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F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54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A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4C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5E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4766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1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F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0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0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9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1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9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4ECB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99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3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3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E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9A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00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DC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395C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D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22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FF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9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A2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A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D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3469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6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51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4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9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95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D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4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6831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32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A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0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C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C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9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3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082E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3B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A4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9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03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CD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3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AC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1F7D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17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1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3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6D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7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1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7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30A1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C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E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7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CD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3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F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E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327832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5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3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D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E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4C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26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2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BBD6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0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BB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2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4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7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7D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1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3.54</w:t>
            </w:r>
          </w:p>
        </w:tc>
      </w:tr>
      <w:tr w:rsidR="00CC0CA9" w:rsidRPr="00325DB4" w14:paraId="26B1F9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A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9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5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D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2F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C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003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036E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5B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50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D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FE9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3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2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CB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781A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04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9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AD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DF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5B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3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0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AE40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D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9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0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F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A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F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AA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B40A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44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CC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00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9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90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B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58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F47E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2B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D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1E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F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1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3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1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9A73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55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C6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3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3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E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F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8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C8E7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D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A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1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F2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6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90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C5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EF3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2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F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0F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2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1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3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69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D8B4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E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D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4B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B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B1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D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F6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2C06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C4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0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401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5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C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AC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A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CAED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69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D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F7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0B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C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2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F1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AB5A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8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9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9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27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9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F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A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F243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B6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1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E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7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1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50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C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AD4C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15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71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F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4E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D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6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7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7357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2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6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8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B4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2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FD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5F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6BE2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96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9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91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7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5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8E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F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CC0CA9" w:rsidRPr="00325DB4" w14:paraId="085631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3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3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83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6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8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3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CC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0177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D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4F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0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7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BD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A1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0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0400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78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3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9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38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7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E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5D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C3BE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2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8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C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6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BB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9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4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4B0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F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F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0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C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9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11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2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4C2A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F9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63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7A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3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BB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6D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4D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3DE8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1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55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09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D2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84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F8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C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B253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03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6E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71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D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8D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C8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2E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3370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AB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B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64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7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8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D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B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BAD3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1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E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E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6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24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4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7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3976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0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9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4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D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7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F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2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C87F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E5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3A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B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0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2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D2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3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58A6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C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40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F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5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A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A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8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259C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8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E7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D8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D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2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D8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BB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F0A5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43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5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D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4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4E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A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BC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2140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00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4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72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7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C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E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E3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A39B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7E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C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4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7B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1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26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3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AA4F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E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C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37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71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E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D3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F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2299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1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8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9E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D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E7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34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FD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E334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A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8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F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D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D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4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1F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6C8C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9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3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06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1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2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52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C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F762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5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67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3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F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8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53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53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4FA0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3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4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8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A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26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A2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81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D71D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B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D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8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1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3A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5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75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49454A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1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D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11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B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6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DD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78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F73B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5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8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6C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C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0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5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40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0687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7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0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F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F0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7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C7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88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8E96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BA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3D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2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C0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C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5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4D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9568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4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1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A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6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B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B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F5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7C5F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6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3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5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DD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5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B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E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71D7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53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5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7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A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B5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9A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3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AF21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6B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B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7A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9C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CD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1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7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3DD2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16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5D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8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18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F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2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CF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15AD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2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1F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8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B2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A9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11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C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764B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E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E9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8C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6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0A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D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D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CEA5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C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FC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F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F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40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0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9F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C2EB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E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D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EE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4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BC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3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53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005C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8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B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93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E3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1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E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F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8CAF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A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0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AC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F9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63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82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B7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0A88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34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E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4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F1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C1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E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6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BD58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C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39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6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7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42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4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3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9EE3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A81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01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EF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5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27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86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5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92CB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1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B5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73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F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92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E1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D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661F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C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B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8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6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B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6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ED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0BC2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40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65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12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F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61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86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3B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9725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D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9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C1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7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AB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9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8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EE33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8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7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9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3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6D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3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8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D7DD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5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6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0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0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0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C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A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195B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A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E7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B2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3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79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A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2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0552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21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EC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A4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7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4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F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6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39BA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6B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5E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39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1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C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95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0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9241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AE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2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4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6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B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6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0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12E7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C1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A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41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2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2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8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DF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ABF6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D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F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CE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C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13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9E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0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14DE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5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D9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D50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9B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F6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A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1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2D92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C8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0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7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93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A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2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AB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F47B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80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E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0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1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2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DF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2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653D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1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0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64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D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6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E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5A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A899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E0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9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F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C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F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B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B8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30B1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A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F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2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2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3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2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8C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E1F6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9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8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7C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A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A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8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FD0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E5FB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A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B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1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7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32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E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3B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782C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3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CAC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C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F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5F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55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A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2694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B8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3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5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AE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4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8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F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CB55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E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87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E1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7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2E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E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9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F4D3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78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8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F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A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4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2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27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</w:tr>
      <w:tr w:rsidR="00CC0CA9" w:rsidRPr="00325DB4" w14:paraId="4CECE3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B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1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2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E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90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DC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2F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A418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51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E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88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3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68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16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0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9F3C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E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27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9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E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4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83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3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39C6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F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F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7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15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4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59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7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7942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30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5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0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C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3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4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04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43E5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86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3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FD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FA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1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D7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0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A58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DC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9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3B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0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4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E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E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E02B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C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A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0F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D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5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D7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8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D020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4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01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A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A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21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6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7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EE34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47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8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A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4F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2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05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E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39C7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7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70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F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CE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46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9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0B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0354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D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7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5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2E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7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65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8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2FAB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8E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6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A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1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D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42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49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027C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59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A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B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9B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4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5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EF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301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1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6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D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7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3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E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B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935B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3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3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D7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E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AC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A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1A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63C4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E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8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B8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57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CF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7F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E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98C4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AC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8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E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A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41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EC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35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EFEB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3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3D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34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8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F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91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81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4236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1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0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1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9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F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80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8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C9CC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A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A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0A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D1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59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0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9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52E1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2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5F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E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3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C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7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A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42B7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0C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9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5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E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9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8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B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7ADE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F2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6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7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C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2F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F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C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7DB8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3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1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1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C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2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6D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E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9B3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9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9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F9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2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742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5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E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8D30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5E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C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3E9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4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1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31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29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7FEF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0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15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9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2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9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62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0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5634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75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81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6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D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9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2B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9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7837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E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B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E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D7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89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D4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E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E1FC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C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1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B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2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B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7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B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6ECA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8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35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27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2E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4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0F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F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593C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2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8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7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8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77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1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D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A89F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28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8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1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F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04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E2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39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5707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3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39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1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2D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1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C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A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306C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A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B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4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0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3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F0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BE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9817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2C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C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2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8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3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89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40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71A7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9C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6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C4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13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5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66D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6F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80A4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90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7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1B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5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3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83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D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3633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33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75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B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21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0F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64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42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39AD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B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2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B9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0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4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8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6E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9E58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CE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D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62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1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1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92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B6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3E4E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E8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C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4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0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7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0F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5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DB1D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8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6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B9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D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D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15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66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3EDB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29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CA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8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4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9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1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CA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0F21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6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C2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F3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4B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3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D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1E5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63467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8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4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2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0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4D7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4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87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B344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0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B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1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40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25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79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B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09F7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2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F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EF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2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8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0A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2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00B9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4D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23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C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7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6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C5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2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D937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E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D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8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6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CB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A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0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92D4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D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B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9C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D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A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2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C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38D6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E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9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E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4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A6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F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DB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7A13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D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0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B7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F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33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60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B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4CAF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6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C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AC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5C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E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CE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F5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910B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7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48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8B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D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9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B9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0A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26CD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45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56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1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5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FB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E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0E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E167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5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B3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A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D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74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1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A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950D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12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48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B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35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5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F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8A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4.84</w:t>
            </w:r>
          </w:p>
        </w:tc>
      </w:tr>
      <w:tr w:rsidR="00CC0CA9" w:rsidRPr="00325DB4" w14:paraId="698505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9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7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C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1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1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C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D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0BD8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C4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2C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9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8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C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8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1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B2AB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FC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062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F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60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9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1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2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3036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4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0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3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4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B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E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5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C363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2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8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9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3E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5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1A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7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E4CC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4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C6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0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3C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F0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2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E1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D535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0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0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DB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1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2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3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A4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57A8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F3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79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5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1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2B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9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24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84E5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4F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5E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AB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6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0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2E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4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B933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9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5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5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B5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7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3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0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D5E9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3D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49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9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00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9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03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9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51DD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1A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61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FE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F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11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EB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3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FA7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3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F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E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33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0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1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C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421C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0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5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32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48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C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01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B3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4A2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6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3D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78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B6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F8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8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C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6A79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F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E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F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4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9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A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A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85D8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B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D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2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4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3B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6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2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9E50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5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2F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8F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0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0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E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B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6AE6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49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B5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D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5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1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9B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0F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65F0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B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25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F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C4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7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EC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8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21F8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29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DE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4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DA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83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1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3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E14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2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F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7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3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70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A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2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189D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01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61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90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A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E6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5E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42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BFC5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F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E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A9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1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DF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85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3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2FA0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A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0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95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D9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1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33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8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02E8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B2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A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8C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7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F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7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E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3.36</w:t>
            </w:r>
          </w:p>
        </w:tc>
      </w:tr>
      <w:tr w:rsidR="00CC0CA9" w:rsidRPr="00325DB4" w14:paraId="6E5979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9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20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8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2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89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F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74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23A6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A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EF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8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A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BA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B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D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1824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41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3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C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9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31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9F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3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1419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42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5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04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C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C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3A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C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3.07</w:t>
            </w:r>
          </w:p>
        </w:tc>
      </w:tr>
      <w:tr w:rsidR="00CC0CA9" w:rsidRPr="00325DB4" w14:paraId="414A83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5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54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E7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8E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9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B6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D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10E8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A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EC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E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B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3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D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1D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0FF8F8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3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8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1B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4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47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1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5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E1E8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D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39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2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F8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8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6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07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3662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B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2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7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55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5F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0E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8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8ABD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2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7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A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1F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76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2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A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5B7F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1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0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2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A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6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6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78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0BAF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3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5B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2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1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8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DC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E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7CC1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5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4C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8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D5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6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D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5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3939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3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D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A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6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A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6F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C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6284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0F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6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7D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7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9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85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0B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35.48</w:t>
            </w:r>
          </w:p>
        </w:tc>
      </w:tr>
      <w:tr w:rsidR="00CC0CA9" w:rsidRPr="00325DB4" w14:paraId="384EA9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00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E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9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9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C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AF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9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E4F5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BF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09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F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9A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7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E8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FD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48D9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B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8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E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5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E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6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D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9FBC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F9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8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1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2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B6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E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3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A26F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9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2C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4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A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A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E1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1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F07D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D1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C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1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F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00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4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66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5CA0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F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F7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DE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D0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3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3C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9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98E3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44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B6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CB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3B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6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B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7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4634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A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9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5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20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3E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50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3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0C3B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E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2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85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58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A3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0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6C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3D2E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C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1B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0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89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8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3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B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8762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8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F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A2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E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E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876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2C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C74E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9F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E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8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A9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D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C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4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8224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16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2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8E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1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53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6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25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10E4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F3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0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E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E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EE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A8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A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BB5B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8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F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01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4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3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5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6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6326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9F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21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C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AB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B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A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A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2E41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5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E3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E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5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44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9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3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C00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D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4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8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5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C8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08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A2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B74B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E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A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48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D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3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6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1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27E9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DA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CB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5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EB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D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4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28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1986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9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23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22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71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B2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06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3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A57B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1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F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D2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4B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2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B8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8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E368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0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3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A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C3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2F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4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1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B90C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7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8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5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0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7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C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C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3C42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3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4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C7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6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A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E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47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B057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49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3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6E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4E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4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8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C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9528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7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3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0C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85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60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D5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9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0D70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F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D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9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0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C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4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5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432F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2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A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71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C5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E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A5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0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</w:tr>
      <w:tr w:rsidR="00CC0CA9" w:rsidRPr="00325DB4" w14:paraId="63E4CA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7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8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8B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D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B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9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4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FCF1B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0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9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EF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C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6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6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C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1DD6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9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0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1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C9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5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A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1F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9386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F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D3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7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D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14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2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05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483F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D6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0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E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04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F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3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9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C66B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0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A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0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5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9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A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D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931B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F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9F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F2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A7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1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B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6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7504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7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61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D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2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7A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E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38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5C94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E4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D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3A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72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A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B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B6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8A79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9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C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E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00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2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2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4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250D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E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EC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E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C77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27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AF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C4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45D1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6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A5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BD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E3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A8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1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E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DC21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4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A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C7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47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9B6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A3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A7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A4B4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8D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9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94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017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2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3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9D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94E3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B4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6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F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7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5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B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21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9158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F7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7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D4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2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AA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B1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3C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79F3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3F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E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4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9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0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91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6A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F679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C8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9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3F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D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3E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FE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F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9105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04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E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2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1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0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B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8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C87D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10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2B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7E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9E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A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7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2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3928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8F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3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7B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B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D7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B4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F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73F7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8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41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7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B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62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3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6E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2C37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B9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3F8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C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7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0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5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E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9F7C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4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51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2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5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F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D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3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11.46</w:t>
            </w:r>
          </w:p>
        </w:tc>
      </w:tr>
      <w:tr w:rsidR="00CC0CA9" w:rsidRPr="00325DB4" w14:paraId="59104A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6D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B3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9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8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EB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8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3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AA41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7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D5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8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7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5F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3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9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0292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C0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CC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7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3D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C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F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1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</w:tr>
      <w:tr w:rsidR="00CC0CA9" w:rsidRPr="00325DB4" w14:paraId="5C8A6A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5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10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B4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8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7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9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6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FDAC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3B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9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2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46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A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B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4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414B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F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5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D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6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D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1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D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AFFA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2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D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F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5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E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7B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CC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430F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2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5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5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79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86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C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26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5B09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E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9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9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ED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D6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2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F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897E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41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3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0E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3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D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75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1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18AE79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0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FA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A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7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95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9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8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620A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F0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F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F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8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3C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6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7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ED43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1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7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6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42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0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9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60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290A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05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C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EF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C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7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0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C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06E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4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1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D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4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4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69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5D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0D3C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C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7A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3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C1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885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AA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E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F685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F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0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732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2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E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1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AE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02DE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A2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B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47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95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4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B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19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9.83</w:t>
            </w:r>
          </w:p>
        </w:tc>
      </w:tr>
      <w:tr w:rsidR="00CC0CA9" w:rsidRPr="00325DB4" w14:paraId="5AEB94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1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C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8D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A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0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83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D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41B1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AB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2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7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C4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AE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A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4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F99E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EE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12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A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4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AF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1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A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64AC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E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B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4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F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CE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2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680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FA4C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0B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4D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2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7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D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D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AE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6616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E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7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0E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8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99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1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1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5DA0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34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4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75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6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0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6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A4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A408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0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F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49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5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8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18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A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8085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E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6DE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59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C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6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E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4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B2C0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48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4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E8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68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2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40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7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A0B2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E4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A6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C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B0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D1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B35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04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0C94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C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04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2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6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20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F1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0F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70FBFF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8A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3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A4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A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C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A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88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3149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BF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6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50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4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B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3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8D53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2B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7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0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1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F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5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F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DC22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23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4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0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F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1B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3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3F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5B4D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8E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A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6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D4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5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7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FF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1A47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21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4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81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F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AB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6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D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9BD3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0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F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5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C8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7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E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9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BB96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0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2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77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C4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93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89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B7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84A0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3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EC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9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0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B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6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6A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</w:tr>
      <w:tr w:rsidR="00CC0CA9" w:rsidRPr="00325DB4" w14:paraId="2E0816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1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7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5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F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4E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06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89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9116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8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D0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B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9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A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6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D2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</w:tr>
      <w:tr w:rsidR="00CC0CA9" w:rsidRPr="00325DB4" w14:paraId="3601A6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D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9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A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1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A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7C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3A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2FE1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7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6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D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DE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2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6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3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AD05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F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97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3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8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C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34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C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B2E6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F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32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F1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4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4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1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EF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4E082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1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25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D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2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0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2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5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D975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F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6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B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5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1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5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E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EA66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5E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C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F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5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B1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F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97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753D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D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9C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C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4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8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0B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C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7932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3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1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E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7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2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A2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9E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412E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E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07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8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3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5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13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00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CC0CA9" w:rsidRPr="00325DB4" w14:paraId="676A38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9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B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1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C6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21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B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5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6C5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A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AA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07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F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8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AB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19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</w:tr>
      <w:tr w:rsidR="00CC0CA9" w:rsidRPr="00325DB4" w14:paraId="57DD73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F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A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4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7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F9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3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C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1A8C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7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B6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75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6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86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B8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92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7F52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7C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A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1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ED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B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7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8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864E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E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6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D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54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B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1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7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F06C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08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7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B1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5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34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0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C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</w:t>
            </w:r>
          </w:p>
        </w:tc>
      </w:tr>
      <w:tr w:rsidR="00CC0CA9" w:rsidRPr="00325DB4" w14:paraId="467D73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94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5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A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0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AC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57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D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847B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D3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E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0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535085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8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9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C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0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B7A7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11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F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80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5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5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4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69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2F64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E8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6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C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12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C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B8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C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ADE6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59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1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75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88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0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2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89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47F6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D2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1C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9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8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3A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D9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59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8604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0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2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391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C3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6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1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09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311E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2C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F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A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1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D0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C5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AE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17.88</w:t>
            </w:r>
          </w:p>
        </w:tc>
      </w:tr>
      <w:tr w:rsidR="00CC0CA9" w:rsidRPr="00325DB4" w14:paraId="48A89A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9F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C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8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D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59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E4E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4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</w:tr>
      <w:tr w:rsidR="00CC0CA9" w:rsidRPr="00325DB4" w14:paraId="5ADCB5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91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3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6F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8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5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AA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4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F425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A2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6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BE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2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63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99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1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39CC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4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0E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0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00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E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6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C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3870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E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C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1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3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1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1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6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15.72</w:t>
            </w:r>
          </w:p>
        </w:tc>
      </w:tr>
      <w:tr w:rsidR="00CC0CA9" w:rsidRPr="00325DB4" w14:paraId="24F972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6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1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7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E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4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59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F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5E87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06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9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A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B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26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3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B7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15.36</w:t>
            </w:r>
          </w:p>
        </w:tc>
      </w:tr>
      <w:tr w:rsidR="00CC0CA9" w:rsidRPr="00325DB4" w14:paraId="7899C3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8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0C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62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5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B9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21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5D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26CF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9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1F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2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37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DF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68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B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8C43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19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5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3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9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4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8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D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0E1D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39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76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1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B8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C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C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2E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9A89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4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75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37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5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C5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9C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F3E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1440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DC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8B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F0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5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49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EA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7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E4D0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2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A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4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49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2D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5B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22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</w:tr>
      <w:tr w:rsidR="00CC0CA9" w:rsidRPr="00325DB4" w14:paraId="604D89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8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4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6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E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A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E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D6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AF03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6B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1C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D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9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60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8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E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</w:tr>
      <w:tr w:rsidR="00CC0CA9" w:rsidRPr="00325DB4" w14:paraId="0713B0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0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6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1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7E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1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A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B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2323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9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7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4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C2A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9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01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6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79CF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9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0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1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0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9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0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28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AEEE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1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F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82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1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0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D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1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48CA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C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31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BC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8C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1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4C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8A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AD28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B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C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4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9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5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1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E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88D0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A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3C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D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6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9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A9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5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B05B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8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1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B6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70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AE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B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F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2661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51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6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5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DC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6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6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4D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E61F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AB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D9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0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CA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C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A5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17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56AC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F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2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4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3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8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B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0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C6D08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C8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7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CD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3F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73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6D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E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98FB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4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7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66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CF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B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E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2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A58A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38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5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3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9F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8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6C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B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1FEF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F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78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7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72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8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9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9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EED5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9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0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8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37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5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90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E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D26B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B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CA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5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C4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2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93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0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43FF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97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F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4C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7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2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8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9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D432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1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E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C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C9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7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1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8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28E9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6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C8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52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C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7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1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E9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9566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41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6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D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9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5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B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3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DD76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6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52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9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05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C7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6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4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B027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8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B3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8D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C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E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80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7C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4A18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A5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5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2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A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66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DC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66D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5477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80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4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78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9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59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83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18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5DC7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B6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BA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D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7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B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A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F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F20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A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91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7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F1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418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5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2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7B97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A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6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19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7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0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A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5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A834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D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0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C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11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C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D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4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B59A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72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B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E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C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C9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BC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A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7.87</w:t>
            </w:r>
          </w:p>
        </w:tc>
      </w:tr>
      <w:tr w:rsidR="00CC0CA9" w:rsidRPr="00325DB4" w14:paraId="6AED50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2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50B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4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2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4C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9F7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5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9A75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B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EF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18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9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5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3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7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6D53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E6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0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4E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6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B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A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1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8F2F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D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2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F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A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0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7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5E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D054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B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CB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9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20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3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F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5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857D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2C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D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2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81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9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78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61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6E8F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D5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9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FD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F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1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8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5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1600F7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DF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1B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06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46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1B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2F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2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E3F0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6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7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BE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A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09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1B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F8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CFB2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C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D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7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0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7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78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6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9DA4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C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B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EF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CA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D6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42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2F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D911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4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76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75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E2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0F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88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8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EE942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5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6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D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00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B8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C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0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34F3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9B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E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D6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89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A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7E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9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E3BC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A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E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8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0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E4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7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5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5E4B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6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5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E7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C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B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4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BE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EFB52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55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E7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B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3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0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85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0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9ABA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D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C3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5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0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CA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D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ED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B176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3F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A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5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5C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2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C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C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5FCF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15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D7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84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8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43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E30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9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BA01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C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C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8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41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D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C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1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54E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4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9D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0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C6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5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5F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F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0600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2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E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E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E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95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4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C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1C1D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6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E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0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2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2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3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24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CC0CA9" w:rsidRPr="00325DB4" w14:paraId="5D459D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8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83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65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BC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FE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7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B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D7F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3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6C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2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F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3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1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E3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4AA3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E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5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C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8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E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B9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7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1307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8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8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98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9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8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7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8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EB4A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6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E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B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DF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8A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3C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C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D93D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38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5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3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2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6C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B5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0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2CCE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4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5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F3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A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FC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F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6B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6AFF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FE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FB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35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F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9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4F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8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E482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FE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B3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9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B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F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7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D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67FDE2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3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D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C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7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D2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CB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A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9A0A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B8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2C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7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A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22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AA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1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EA4A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9C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5E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B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A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8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E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8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243E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2F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0F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15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B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8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F3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9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38EB10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0E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C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C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EA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3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51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1A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90E8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6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B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52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8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21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0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4A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C2DD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0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4D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62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63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4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F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4A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</w:tr>
      <w:tr w:rsidR="00CC0CA9" w:rsidRPr="00325DB4" w14:paraId="511318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E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AC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9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2C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F0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F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37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5719CD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1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7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7B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7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6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17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A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0A134F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2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2B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D54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E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D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1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B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1797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1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C0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6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530084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6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4D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0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9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A6D9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F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D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1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79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8C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4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3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D5ED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D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6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4B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5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4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6C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F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35.74</w:t>
            </w:r>
          </w:p>
        </w:tc>
      </w:tr>
      <w:tr w:rsidR="00CC0CA9" w:rsidRPr="00325DB4" w14:paraId="327AF5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B6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A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2F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C8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C9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2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0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BAE6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D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E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A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8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F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6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B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7260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6A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4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F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8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4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0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84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4DC8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F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4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E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6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2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8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3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357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E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9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8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5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60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2A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AB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5F9D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1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8E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EC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9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6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03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6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21.84</w:t>
            </w:r>
          </w:p>
        </w:tc>
      </w:tr>
      <w:tr w:rsidR="00CC0CA9" w:rsidRPr="00325DB4" w14:paraId="7192C8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87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D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4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2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3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A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E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6FC2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64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F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85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7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0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A7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1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07A4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5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9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FA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05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2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A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1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AF40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6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E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C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91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09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C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E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F786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8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9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B5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3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BB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D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3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AACE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D4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5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B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9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1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4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8C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3523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BC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81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4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E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1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4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3F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02D3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E7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7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C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FF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B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FE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5F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493F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A8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4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F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9F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4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2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E0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180C7F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6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0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1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9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FE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B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1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F7EC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3B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9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D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13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C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E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491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A447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85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EF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9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94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00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A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F8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FAB1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43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EC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2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7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2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9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7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87F3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7F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39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F5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4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9D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5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E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55DE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E2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3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1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8F0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5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5A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3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10F6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3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A1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F2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A6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8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4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E2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1341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B9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9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24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59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9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A5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8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EC44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1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A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1A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79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D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4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F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D5C4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0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B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9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1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C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1E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0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3E51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3B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37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1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A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E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7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65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47C4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2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3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7D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3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3D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B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2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8D09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073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4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8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C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F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1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52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8C45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C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D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7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A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1D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7B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1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3CA922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70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AF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0E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4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1A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0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6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F584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2A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6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4F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5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E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98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2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7E740A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3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1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D3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5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87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F6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4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A47F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7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4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2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C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A9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C8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F69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77D5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E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D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0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BD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A0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8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4D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1FA7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93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E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BC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0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1F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5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5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6840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8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BC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6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4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7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C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F8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48C6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A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A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4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A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5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3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61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9A0D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7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04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8D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C5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B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8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7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5945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07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5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42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2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9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E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0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463B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2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7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4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06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8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0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8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CBB9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9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4A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F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8E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45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9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1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5E98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7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7D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18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6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4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1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D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C52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BE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2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7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90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C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80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1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1A62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5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5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E8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B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3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A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4A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654D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E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7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6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6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5B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F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E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E07F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9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F6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F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6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9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EC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7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0E96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D9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75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79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A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DE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29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8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7454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93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A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5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A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E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BD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7F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F785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3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8B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2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C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B3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6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2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6F8E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2F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6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F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9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D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70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DD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4952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A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8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35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25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A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7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6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6F40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9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5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F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8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8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D7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2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A05D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B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C8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5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B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D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3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4C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1B58C1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78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6F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F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DB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4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A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8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16DC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30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4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0C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E6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BD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8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2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7964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7A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7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6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7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D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E7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D3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DDDD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D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6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3F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75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7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C6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5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39B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74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F3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DE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F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F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7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B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2D6E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37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BF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9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46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6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13F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5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31E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4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1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8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AB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B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9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9B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F236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3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79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5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2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C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EE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1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FE38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2B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1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A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0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6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30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5C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D1AC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9F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E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4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0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8D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83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17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3E69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7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4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A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5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6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C4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F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CC0CA9" w:rsidRPr="00325DB4" w14:paraId="3C99E8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44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1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35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A0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F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09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27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3DDA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5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3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2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7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3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B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AC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5E11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5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9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1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D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9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8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8D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E7EF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A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6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9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D6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7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0A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87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F671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0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3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9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1E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A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0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21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3967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7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E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6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E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1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6A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6A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21F5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1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7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12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CC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B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6C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17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9C06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1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8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F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D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E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4B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3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8B25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A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D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F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0E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1B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2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B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B773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2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9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3A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D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2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0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3C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E856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C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C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3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9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11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3F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8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</w:tr>
      <w:tr w:rsidR="00CC0CA9" w:rsidRPr="00325DB4" w14:paraId="2B8E99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8F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B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93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8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5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2C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97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286A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1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5D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20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2D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6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92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3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C2DF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8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5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2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1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F0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D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1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23B6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9B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4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F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01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82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50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5F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F899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F8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2E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1A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B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42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0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6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D7FD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0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E3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52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D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A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0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BE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7DD9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1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7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0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1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7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E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72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D060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C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E2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C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E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5B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76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B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39E7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6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A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8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A0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0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6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5F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3A5E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54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43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6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7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9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F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89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0C31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0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0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D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1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26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9D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8F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679E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5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1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EF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78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B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F2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7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1FE2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72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D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D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C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E1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7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A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7058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E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62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B7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4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C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98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D3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599E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4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C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EF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07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52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2A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A5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D875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F8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5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78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BF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5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1C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3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5D72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B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2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1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1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23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A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5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29A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6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0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29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6C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D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46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0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CA4F0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F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9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1F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A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E1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5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D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A091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1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C4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3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CC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6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4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4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16D8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88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2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6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FE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C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2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76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2650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3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D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1B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1E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B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2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34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852D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B2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5D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7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4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4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C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6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46A0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C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9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E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CC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C3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8E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A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5B06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F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EC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F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C5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2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C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0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1855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2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4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4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F9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9A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3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95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E351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D5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62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3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00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5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9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37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FBF8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E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4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A0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B3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CA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48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8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0324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3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EA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1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1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20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C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3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5895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7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C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8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BC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EEF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C7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5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85E3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12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3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0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4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0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B7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0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495C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8D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A4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F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B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97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C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DD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084D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EF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2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A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2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6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C7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33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</w:tr>
      <w:tr w:rsidR="00CC0CA9" w:rsidRPr="00325DB4" w14:paraId="7879D0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C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D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5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D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C1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A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5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0F39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7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6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5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2F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3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CB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45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9EA0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3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1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9A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D3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AE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8E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5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2.94</w:t>
            </w:r>
          </w:p>
        </w:tc>
      </w:tr>
      <w:tr w:rsidR="00CC0CA9" w:rsidRPr="00325DB4" w14:paraId="6CD350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D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0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2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BD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8E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4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EF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21E6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A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40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A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32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4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E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74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B908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E0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1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64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2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3F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6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D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7E5B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F9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EC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F47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A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DD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14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30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4A2C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39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1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29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59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4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3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A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7B02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F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F8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A8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9D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6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A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C1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CF56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5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11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A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E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3C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0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2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8B25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C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E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40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E4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B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8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73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53B3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0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4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0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3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4C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57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F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E4B8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2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94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2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5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4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44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5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FDBF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5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6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0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1A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05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40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D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4DDB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0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A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A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86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94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4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F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3974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C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3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9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9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5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A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14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</w:tr>
      <w:tr w:rsidR="00CC0CA9" w:rsidRPr="00325DB4" w14:paraId="34ED4B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0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43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F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C0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9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8E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B4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487D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91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3C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AA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40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3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F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CE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E5B9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28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7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17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F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F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B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7C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BB5B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3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F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B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A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5E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5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4E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8A99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7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2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7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F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8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CE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62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</w:tr>
      <w:tr w:rsidR="00CC0CA9" w:rsidRPr="00325DB4" w14:paraId="4E40A0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C7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1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B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DF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4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90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A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986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D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5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1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AD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61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6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19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2ECF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4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B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D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94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6D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9A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F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7CC143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6D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8B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8C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B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6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4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E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E7F2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A0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E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58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D9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1D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4B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6C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A360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19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1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B4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95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1F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3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12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0508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4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0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7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3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1E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3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3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6C7F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0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2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1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5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7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C3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3F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A20C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3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A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4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D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CD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4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9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6649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0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4E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D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C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4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A8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A0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EA4F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D8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A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C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A3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5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D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BE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0D42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26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DC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D4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A2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A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0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AB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EE82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C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B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91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5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9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9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C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67B2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91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0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4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19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C9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5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0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FC8A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4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89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7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A4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E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F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E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19E0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4A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D7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C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3D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E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F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8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3CF5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F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C1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6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97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E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86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5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36DE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A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E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A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D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39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D1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1A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AB8F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E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D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D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8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09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1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4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16F7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5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3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C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5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0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6E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37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57D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67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EB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C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E6A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E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A0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B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8B12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9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C7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EA1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86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AB0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6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C4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3757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0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E5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FB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1D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BA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9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B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AEE2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24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A2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6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E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A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1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0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E61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96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37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A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AA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3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F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1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F2AC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D6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16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2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D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AE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E4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7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20D8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6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A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8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3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9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01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7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C90E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2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D8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F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2E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43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2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BE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CDED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E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7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B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3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D8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04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E0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3B2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D3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D2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7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81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D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E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CE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74B3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1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76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C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8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8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C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B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F493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9D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5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2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6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0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4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C2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AA1F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2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BF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A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5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1F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C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1C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4B81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43E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F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C3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1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4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A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BC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1EBA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7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E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9D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1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80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43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F6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6147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1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0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6B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A9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A2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13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63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D3CF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2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1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72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29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D46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69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6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6F49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D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1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5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0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1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FF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D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D710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6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3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4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5D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59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916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9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17F3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7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12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F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3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5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6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9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5775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E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87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69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31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FB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60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E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9B78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7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A7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B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B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55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3C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FF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C335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52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A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A3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D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8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EE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5E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2B39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8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DD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3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C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6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7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6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156C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6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0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7C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16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83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2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6D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E761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4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80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9A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8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2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3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99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608A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CF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5E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48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1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DB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F30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6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0FF0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2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5E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8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9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2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4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2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077E2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F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1B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D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AF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C1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0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55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EAB63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F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7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62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6D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E8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3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6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29740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1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C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B6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BD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F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0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4E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DEC3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F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E77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4F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0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B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BE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9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992C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8D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E7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5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2E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C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93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72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A0E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5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A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79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DE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A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C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A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9ECB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E4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0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C5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4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7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3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B3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D160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A6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7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689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B3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1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9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3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C1D9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C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3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18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E8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D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27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7D4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1CFB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7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E9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E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7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5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6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77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2698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7B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A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5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6DE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19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22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3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8A4D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1A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6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A0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3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59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E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F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81CD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90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4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2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BA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C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9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A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A6DB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E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1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2F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F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6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E2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04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4.56</w:t>
            </w:r>
          </w:p>
        </w:tc>
      </w:tr>
      <w:tr w:rsidR="00CC0CA9" w:rsidRPr="00325DB4" w14:paraId="3B6AEA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9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0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EA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F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ED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8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F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065F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5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C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8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E2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F5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0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DC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F5E5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E2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6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45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C9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9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E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59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637B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0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EF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1C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2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F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C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3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09D4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6F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75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7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5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E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C8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6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5554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BC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D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2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1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F5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6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8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EE36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0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0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3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A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F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03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E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78B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A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9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8B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1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42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5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0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D97D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8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8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31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9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D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D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3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4EE5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B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73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D9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A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8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E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03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D6D8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E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4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B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D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1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E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F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2CA5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300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CA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A3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8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9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4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0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3350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9A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C0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2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1D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8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B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D6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A74A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33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25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E6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A3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9B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9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A1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0989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72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2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2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D4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8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DE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1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87E5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3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81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E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1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8E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0C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23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600B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C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99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5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1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D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7E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47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9BEA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C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4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4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B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59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F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0C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8628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F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A5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7C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7A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9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6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C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DA00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AE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7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66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B49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90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B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8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017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24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7D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4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8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7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7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C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0193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C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B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4C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0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8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FC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3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0B36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3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61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9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A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EE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D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F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5EF8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E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08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C5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F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83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C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F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AF44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5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1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EA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50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4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3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C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90D7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B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12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C1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F4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4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C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E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848C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8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5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1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CE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4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6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8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0209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D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A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D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B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7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3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5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A3FC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F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E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D27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B0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AF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0C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A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</w:tr>
      <w:tr w:rsidR="00CC0CA9" w:rsidRPr="00325DB4" w14:paraId="649CCC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E2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4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D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2C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3D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0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A6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0C56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CE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1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6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A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62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CF9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FC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DE6E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E2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D1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2A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D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8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D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0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D3EE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2B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C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8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E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1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1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C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B36C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A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8E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B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1A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B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6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2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B25A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5F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0D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A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9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6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1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90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805B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F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4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78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9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BE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CF9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B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AFA7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5C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3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F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0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BC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E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8F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336D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2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B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B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6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D1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85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8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9F06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F7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4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D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3A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9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7A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2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21F2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0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CD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4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6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AD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6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D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D882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5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D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D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7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F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A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44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ED3B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CB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0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19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B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A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25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E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955D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DB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65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0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0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1B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0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B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B431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3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6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6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4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93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E8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5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CAEE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28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3A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9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BF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D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3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5C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764C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B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F8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1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F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9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84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D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22DA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0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E1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4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6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8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5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21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D7CE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B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5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2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A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D8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2D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5C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E87A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86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73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A7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8C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F6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D4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57F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A564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52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5F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6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BE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D2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8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B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0EF4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F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7B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3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B4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79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56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2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85E2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94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06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74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5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0C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CE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7FB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FEB4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B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9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88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7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F7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D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7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8EDD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039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5D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5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AE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63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5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6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46E8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F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1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EA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2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D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E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FF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C78B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AB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A3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D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1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7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1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55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E7C5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7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04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2A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0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9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6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2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A4B8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CE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8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5C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E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1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E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DA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19.11</w:t>
            </w:r>
          </w:p>
        </w:tc>
      </w:tr>
      <w:tr w:rsidR="00CC0CA9" w:rsidRPr="00325DB4" w14:paraId="1BDBE4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4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62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2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59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A6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AE2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AF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15CA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2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F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6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35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CE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4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D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8ED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73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04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3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0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9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7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DB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0DDB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D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E4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3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E4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5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15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2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60E6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FE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E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73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05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0E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B7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D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FD53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0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6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5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84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EB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2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43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</w:tr>
      <w:tr w:rsidR="00CC0CA9" w:rsidRPr="00325DB4" w14:paraId="5E503F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1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E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4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BE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3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31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E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84F2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46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8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8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9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FE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6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77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71F9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D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48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93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83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5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C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2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ED3C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FC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4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E1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81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F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E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DB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60E2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3B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7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3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9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8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24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A5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2EB9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D5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9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E0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4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67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5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2C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023F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C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9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9C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99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7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7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8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EC79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7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B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D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55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4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1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95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253E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A1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5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80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3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DD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1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7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40C3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F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1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9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90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2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3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8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255D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D8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5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7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2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DA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25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D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E52F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FC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0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D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0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A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B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4D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71FA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2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33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7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39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FE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1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D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DFAE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B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0F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C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59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D9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9B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52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4397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7A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3D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BD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4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0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7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3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B75A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A5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FE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F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E7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1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4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BD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FDC6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49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F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6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6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04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B0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9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6799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2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B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8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B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2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C6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23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2BF0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3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8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F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56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18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2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3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BCEE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49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C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26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B0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1F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B3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B3B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C561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6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3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B0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F8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AA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6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A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88E7B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8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9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A3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37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0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0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8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C724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25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8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80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99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8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0F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B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E32A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1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7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5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9E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E6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6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13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77BE43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2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52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D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D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2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36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3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23B8F1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4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F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E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BF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9E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0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1E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2A92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56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B21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E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C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2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9B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7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7453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A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8F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6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7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C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D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A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D05C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3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F2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B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C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6D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9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77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DB05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2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E0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0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5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821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41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6E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E803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5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0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E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13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68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D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F7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C249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D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6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E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A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0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3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68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36B3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C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7B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C9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A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C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E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78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FD9F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4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2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E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14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1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8C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6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113A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3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85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2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75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9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54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B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8.72</w:t>
            </w:r>
          </w:p>
        </w:tc>
      </w:tr>
      <w:tr w:rsidR="00CC0CA9" w:rsidRPr="00325DB4" w14:paraId="254BB2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B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5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8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0D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E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00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66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8.21</w:t>
            </w:r>
          </w:p>
        </w:tc>
      </w:tr>
      <w:tr w:rsidR="00CC0CA9" w:rsidRPr="00325DB4" w14:paraId="706082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11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8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F8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6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1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A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1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38D7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8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0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61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E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F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6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C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424F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F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65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0E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C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8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C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8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523C74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5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5F8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4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89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1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BA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7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C874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8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E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F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5C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71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1E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35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CC0CA9" w:rsidRPr="00325DB4" w14:paraId="28A53E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98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5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1B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8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B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B7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AF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</w:tr>
      <w:tr w:rsidR="00CC0CA9" w:rsidRPr="00325DB4" w14:paraId="1D4548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D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24E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6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1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B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4F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B3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</w:tr>
      <w:tr w:rsidR="00CC0CA9" w:rsidRPr="00325DB4" w14:paraId="31465B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31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9A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A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F0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8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1C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B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</w:tr>
      <w:tr w:rsidR="00CC0CA9" w:rsidRPr="00325DB4" w14:paraId="366062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5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C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F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D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85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D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2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</w:tr>
      <w:tr w:rsidR="00CC0CA9" w:rsidRPr="00325DB4" w14:paraId="6D4A76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0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C5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F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7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D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3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2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F19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6A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3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9E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5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2C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4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ED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</w:tr>
      <w:tr w:rsidR="00CC0CA9" w:rsidRPr="00325DB4" w14:paraId="443368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BF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76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9A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C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E9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1C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CB9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34C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1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8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F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B0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8A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2A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11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0212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F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A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EB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1B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CD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7E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6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2C62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2D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31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6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B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5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5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A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0A70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1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A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3E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C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5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EF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CB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</w:tr>
      <w:tr w:rsidR="00CC0CA9" w:rsidRPr="00325DB4" w14:paraId="7D216E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0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99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66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2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F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F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5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D555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9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7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D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43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A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1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67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CA83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EC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4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A6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3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F9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4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8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D102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E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1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C0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8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E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03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C6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38F9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02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7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C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8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F6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0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A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BAA6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1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6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E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E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B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E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7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929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B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8E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AB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6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8D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99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B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38D8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8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E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A3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F08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4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4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6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8322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9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3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F1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6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C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2C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55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787E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E9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BC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AC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E0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A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8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9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099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43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8F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4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75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E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3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E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A206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9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26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56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6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60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2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9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695F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30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51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AD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87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8D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F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2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40E3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1C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A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A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5F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76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25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1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4325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D8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35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4F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0B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4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F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D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62EF4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8E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6D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6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EE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8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5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0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DBB5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4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80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0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1C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B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DB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9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18CD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C9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4B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F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1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13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D0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2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6D97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0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DB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2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F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C0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11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4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352B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A1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72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98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E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4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2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82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2066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3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9A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CCF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1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7F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C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30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C5E2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1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47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F7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F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6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C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8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CC0CA9" w:rsidRPr="00325DB4" w14:paraId="22113F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8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C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9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D3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E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F4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A0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1AFD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9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1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3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6C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A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D5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3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EE96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9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7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B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8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1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2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EB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994C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9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9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D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22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3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EB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8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CCF2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6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A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1D9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1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5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E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EF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1013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FD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0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4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5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1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F4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7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AE89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7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E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A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A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F0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F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FB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1D1F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8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5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A3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A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F2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3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5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C4FB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E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7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AC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AB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D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A0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B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35A4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F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AE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5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98E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E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9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9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9354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E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D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6C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1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F9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F8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E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A9C7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E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2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F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6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C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D1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6E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3.56</w:t>
            </w:r>
          </w:p>
        </w:tc>
      </w:tr>
      <w:tr w:rsidR="00CC0CA9" w:rsidRPr="00325DB4" w14:paraId="522A3F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5B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32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01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8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37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05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4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2EF0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E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DD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1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F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4B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D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BD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BA41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E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0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A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D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2A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3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E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8A9D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9B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39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1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3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A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5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67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1727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4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B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8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13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01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BA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3B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</w:tr>
      <w:tr w:rsidR="00CC0CA9" w:rsidRPr="00325DB4" w14:paraId="09FBA9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3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B8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0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F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B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E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3D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CC0CA9" w:rsidRPr="00325DB4" w14:paraId="6A9479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7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E1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A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C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AD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A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E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0435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A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7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7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63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6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59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6A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94C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7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6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13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F1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7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5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8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9D9C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0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D0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7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F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57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FF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BE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6160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7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8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A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0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B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5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E2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6AC8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1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5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DD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6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51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E6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5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9B7F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3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8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A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1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9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B3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1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4911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C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E5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BA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9A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D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6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87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026A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B1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A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5A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7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3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2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0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7CF5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B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9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23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7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29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F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1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A492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9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AD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419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14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CE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7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B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DCF9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0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6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44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7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F0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3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33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32A2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9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0F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439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9D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E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D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3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4857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44E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2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8F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9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E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E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2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8E9B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78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FA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59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F0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B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5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9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62B2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1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55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57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18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7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67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C2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D41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93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1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9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99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9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9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3D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2DB8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4E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6E2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A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F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12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1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5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6167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D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4A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9B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3A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4D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A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B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7FD8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73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94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A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C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5D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9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12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3315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E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F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6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1B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D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9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65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89FF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28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63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2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36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D1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4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76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3404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8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0A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7E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C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A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0C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FE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4A31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BA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E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2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4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3F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2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D9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E410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9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E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9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E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A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7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33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29CA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B9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1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C0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9D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2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B6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5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E697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7D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2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1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A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4A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9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5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DF4F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71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F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F5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8E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C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B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9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F838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26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E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9A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1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9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B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3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05D5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8D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9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C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D9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459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9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A4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260F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5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F6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F1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E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9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D6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2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3616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B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C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5E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F8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B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0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7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C569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4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B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8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8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1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1D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5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646E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9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B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4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F6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44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4B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C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1EDC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66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21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5D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4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D4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27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CB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B696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C7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1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4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B6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C2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47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7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A94D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FA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DD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90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11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51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4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3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E574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D6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6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5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2E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F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A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4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EBE7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94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1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59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E3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E2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8B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03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D8AC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D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9F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3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D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A9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E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5F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C3B1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F3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50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3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F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5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19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0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E960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98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B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9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DB9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0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8E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6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1EC8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47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6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56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0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E4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E2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E2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4CD1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1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D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83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1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8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64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99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D3B2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E4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0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B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8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A7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5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9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2E08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5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C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E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6C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034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9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5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1F8702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CE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4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D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DD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E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29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A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0DB919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9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B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856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8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7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53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6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FA9B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4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6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E2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A2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9D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A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2A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486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8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E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1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2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A5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6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5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CC5D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8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98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CF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5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1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0D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F4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EDD4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54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9A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6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9D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E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41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3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4182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30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A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B7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D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8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D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7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D625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D0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A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5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DE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8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75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15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00AD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C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58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2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1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5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6A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4C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AB4F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8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14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10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C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9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2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31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E4B1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7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8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7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0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82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AE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E3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EC58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F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A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7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A6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0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3D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4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E857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59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06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4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D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7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1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3C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7E1D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6F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8F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0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0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2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C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E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5.75</w:t>
            </w:r>
          </w:p>
        </w:tc>
      </w:tr>
      <w:tr w:rsidR="00CC0CA9" w:rsidRPr="00325DB4" w14:paraId="2098EB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E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6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A6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1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8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E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0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14CF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4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4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D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1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6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D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6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3A33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0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A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C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4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B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9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C1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981C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AA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41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0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AC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60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A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1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FC38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D74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A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1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2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9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10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3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85D1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D5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0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D7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C2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2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63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E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AD56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7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0A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D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B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B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9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2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BCE1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5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0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1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0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F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E1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D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2934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B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7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E5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0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E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DE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4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03C7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E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A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4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DE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4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0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35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102F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C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CE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0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4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C3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1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72F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7DE0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4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8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00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7C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01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2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02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6781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5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6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35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BE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F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7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8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E456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1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4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F7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F2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6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D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E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F00B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FC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C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E3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F3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5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5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C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2987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D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E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F5A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90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1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0E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32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7E86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4B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09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2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F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7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C1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6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D418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C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BE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B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F4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8C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69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04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5F136D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15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62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E0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3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7A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9C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0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F850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44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E5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47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F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7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5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C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CC0CA9" w:rsidRPr="00325DB4" w14:paraId="7D65F0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F9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DB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2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E6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9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F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88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E8DA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14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C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E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4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A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61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5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51CA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2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DA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C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72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7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AA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0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8631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E4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0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B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6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73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A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9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31B6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88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AD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E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9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E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6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2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CFC6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5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C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59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5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8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B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9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3878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4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3B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C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C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FE8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2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E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C420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BD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E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6B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1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B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3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86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DA10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D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8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7D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2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2B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E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9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C589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2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6A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3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EB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C4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8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A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547C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C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7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0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A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68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43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6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16FA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D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FE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E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A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79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D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CF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B232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6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80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60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A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50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9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A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312E83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78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C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8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07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1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9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8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6591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7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4A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7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56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D2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8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9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2B33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2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4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44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8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0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25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21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146D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2B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E6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EC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FB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8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5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55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6B72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2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3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3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8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2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6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2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924D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EC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A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2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5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6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2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20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2426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8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98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08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A9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A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3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A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E81F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5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E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D4F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C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7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42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9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120A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3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F3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6E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8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3C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AF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65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707A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3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8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5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5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0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5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1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0341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1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C27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7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6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E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A0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9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6C7E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3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10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57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8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E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D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65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FB45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0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04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7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AD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C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D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3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ADA6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2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FE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A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9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B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D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8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3D38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E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C2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44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BB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FC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50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6B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C63D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1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5D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69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C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9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2A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13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0831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7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9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5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C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D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94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5C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57F4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0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2D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D9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B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F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0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9C0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C514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C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9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4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5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8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F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07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624B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9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32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6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1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5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4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B5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D902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72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9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C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19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1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5B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17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E298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A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3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C3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AE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1C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AD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2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8.69</w:t>
            </w:r>
          </w:p>
        </w:tc>
      </w:tr>
      <w:tr w:rsidR="00CC0CA9" w:rsidRPr="00325DB4" w14:paraId="1C8014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3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6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6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F4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E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3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2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07DC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3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1A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9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0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A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5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89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C114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01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61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2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E2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D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7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3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DB87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E74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3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B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6C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D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2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9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BF5F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7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2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98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2C5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D9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4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69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7.33</w:t>
            </w:r>
          </w:p>
        </w:tc>
      </w:tr>
      <w:tr w:rsidR="00CC0CA9" w:rsidRPr="00325DB4" w14:paraId="4A1ACE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D9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D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62B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59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0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38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0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172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B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7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7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F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8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7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91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4668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D6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E5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21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1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E5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C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7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F749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0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15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E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0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0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5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48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6.54</w:t>
            </w:r>
          </w:p>
        </w:tc>
      </w:tr>
      <w:tr w:rsidR="00CC0CA9" w:rsidRPr="00325DB4" w14:paraId="308D20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D2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B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3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9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0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A2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C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6.46</w:t>
            </w:r>
          </w:p>
        </w:tc>
      </w:tr>
      <w:tr w:rsidR="00CC0CA9" w:rsidRPr="00325DB4" w14:paraId="3B61DD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67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86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9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9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48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3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5E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0F8D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B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E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48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EB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9D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B2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2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2B43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E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54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D1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B0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B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83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49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C8E5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B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9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5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6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92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13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F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8256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8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EF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E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B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E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56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1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1E0C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0A1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6B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E3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F4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2B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4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C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BCE7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B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6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66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77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F8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9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9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B435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9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1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298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D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57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D2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E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8B3D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14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E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71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DF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91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91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C4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E1D2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05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7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90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0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39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77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F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1616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A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1C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1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C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9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B0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5A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6E27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5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A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5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9F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C1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B3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5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4375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5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6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0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B0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2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7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43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C4F5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3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23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2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D4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B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9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E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A214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A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76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B6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2E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E4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7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A0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7888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0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64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9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4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A9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7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2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52C2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3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E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7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0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6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F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01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78B9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60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2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48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1F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B7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B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8B1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8BFF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E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3C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5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E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71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8C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2D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3DCF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4A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B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2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AC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4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0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5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AFE0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4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7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1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C3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A0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4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F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D1D3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5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9B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5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D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E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3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40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6F98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B3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C3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3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9A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8F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96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2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30BA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AE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53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FB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B6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E4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3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1A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9729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6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D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1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A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BF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5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634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B441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6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BD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D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9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4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B1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1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440A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27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A1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18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3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3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6C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D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1F92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1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E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F0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3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7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1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1D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5383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FE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71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1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4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3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F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22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2183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83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00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9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2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AE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06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64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88B2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4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30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E2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2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D7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E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19B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25.96</w:t>
            </w:r>
          </w:p>
        </w:tc>
      </w:tr>
      <w:tr w:rsidR="00CC0CA9" w:rsidRPr="00325DB4" w14:paraId="7DC1AF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F7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6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A4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6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4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D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12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ABDF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B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EA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5A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3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D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82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A3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854E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2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1C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1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A9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64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F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5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A2AF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0F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4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4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F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27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29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2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F13B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9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9D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79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3E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C7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EB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1D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</w:tr>
      <w:tr w:rsidR="00CC0CA9" w:rsidRPr="00325DB4" w14:paraId="4649DC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0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1C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19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C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16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2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4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307F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E9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0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7F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C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97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D6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10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183B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0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C26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9BA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3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2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4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D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4E38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E6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8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8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D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7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8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AE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A73E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8E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1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F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8A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59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82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8E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010B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B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A8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0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F0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6A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F3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7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E2D0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B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29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3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5FD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26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2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15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B4A3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B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1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8B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96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65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6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B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8C9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3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F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FB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B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19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F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4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7DA8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98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D6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1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2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21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1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A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812F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EB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8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84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E9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6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470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B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A79F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21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E0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0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E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0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F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4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A419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8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92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D8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C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5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60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FA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BFE7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3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8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0E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8E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1F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4E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2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</w:tr>
      <w:tr w:rsidR="00CC0CA9" w:rsidRPr="00325DB4" w14:paraId="7AF427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1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E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7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1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5B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8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60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249B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E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CD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7A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0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4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17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3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2E10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D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C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F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3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6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98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790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B2A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2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D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66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A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1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1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7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D2A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88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E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C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AB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4A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E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C9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FC3E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7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33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1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52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37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D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D4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2804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8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84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7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4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4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AA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7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AD98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C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D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6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B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9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8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4D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B614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37B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C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D5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1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A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45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10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6B7B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5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80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10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41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A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4C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C3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077C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0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FB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EE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2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5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6A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49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F75A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0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8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D3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4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3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15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1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5D84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CD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B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F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1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E5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9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35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A435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D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3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F5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8D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8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A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DA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68F2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7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D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BC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2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E2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4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1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7445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F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3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8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2F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2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AA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D9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3ED8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4F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D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5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3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E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0A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5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B872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E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91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A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FC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CB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5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5B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831A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3E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69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4D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8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A9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3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B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65A3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4D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05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4E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2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9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98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9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3034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C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C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D9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C6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F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47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43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3882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C9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C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0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C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3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45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2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1DCA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D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A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29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5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1A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9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D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E031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EC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C0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45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2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9A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4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2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27A1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13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F5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25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2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3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DC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97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8218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5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C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2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E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B4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CB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DB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A279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5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D3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9A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2E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2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D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13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76E5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7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E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A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C9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4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80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C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29B0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D0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9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A7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D0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5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F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BD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8C2B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7C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E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2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7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F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1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E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21A4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737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F4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18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2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1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7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8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3F65E3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98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6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7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BB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2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D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9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DDA1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80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C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5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07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2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F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55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5CBB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D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C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BD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E6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4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F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8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7A9F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6B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B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91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14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F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E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3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8554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9C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1C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1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3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4E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A9A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D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90D7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DE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9D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4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2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AC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28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7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2F72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7A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83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5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F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D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70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F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B8DC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C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A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8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7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F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2D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63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E883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5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C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1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5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9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86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BC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2DC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F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0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CE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2E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FC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03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6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EF7C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57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0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F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C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F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C4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C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9042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7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0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2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A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1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25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73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111B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B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F2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7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B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AB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8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61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4FE8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B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D4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9B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1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3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7A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A6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8374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59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8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10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BD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85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AC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6F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4E38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B5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1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7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6D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0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E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8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48377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AA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84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E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1D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D0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2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10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AC22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33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28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A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05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7A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B8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7C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2823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85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8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45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6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2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E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F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65BA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A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AD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84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D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7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7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A5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6B83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7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8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C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2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F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3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7D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B4EA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00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6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9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0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60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66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4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0656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67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C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3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1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F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A6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FA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7490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53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D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8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D9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5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7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94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102A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7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3B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9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DD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02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73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A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733D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C5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A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7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A1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0B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4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F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A8D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2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4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9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0E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7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2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B6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AD3B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6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C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2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40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07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3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E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5696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E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87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B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2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A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9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CB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531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D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7E7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7C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F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E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5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CD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E240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E5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0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CE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3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8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6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0D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9FDB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2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4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AB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76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71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F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3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564E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8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85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FA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61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2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C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2A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9386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4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0A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E4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9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DC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DB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9F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C051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AE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C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56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A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F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26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9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A3AB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37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F60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57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53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2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9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D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0F5F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2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A0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D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E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10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95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0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D7F7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86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E8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11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6A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D16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7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9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5622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B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7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AC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01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D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4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A8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9BF6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35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3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6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A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4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C3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E7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1A02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81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8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5B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3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C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3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AA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7344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D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7B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F4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B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4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C8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98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9F07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52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17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DF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C7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16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D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C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451D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EB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C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9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B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B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45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A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A72B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EF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4F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BA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3B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33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6A9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9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2169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A2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1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1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FD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4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8D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3A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6241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3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C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6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57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BD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8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60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0610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48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B3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7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6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6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C5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B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AC5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41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9E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E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8B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7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394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D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FD48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D9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C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2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0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4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C1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6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328F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1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50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7C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B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7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2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3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3A81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F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9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09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0E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1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6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A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C89D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08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6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9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F0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D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1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4B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8A2C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48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8E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0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1B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8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83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59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873B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FF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92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3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A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0F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62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1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9A9D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E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8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2D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3E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F6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E4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7D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50F3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06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EB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2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7F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E6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6D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6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2624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4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3D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5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4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8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EA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C4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030E0F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1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6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A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FD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4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BB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A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21F4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3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0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3FB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A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4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8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42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CF4D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9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0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A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E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F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D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69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0568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B3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A6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43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A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4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B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9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48C3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7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65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7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4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B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FD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F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BB0B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EC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A3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2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F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3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F5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B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A9A1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1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67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7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C6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5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4B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B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92AC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4D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B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B8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3B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A9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F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2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3FC8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7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C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F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35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2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EF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F8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42BD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A9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F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4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04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5D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6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0B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AB32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E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F3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8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B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6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D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8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2C38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FA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44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A4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20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3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D5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A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116F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96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6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6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E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3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7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C1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77C6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4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24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3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0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82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55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10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1736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B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01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A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6E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2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36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C2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6CD8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17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3B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B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A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B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8E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73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8BE5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1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46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8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F7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5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4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F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FA00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C3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E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7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B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7C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36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700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B59D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C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B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A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A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7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A2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2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605E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1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D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9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A78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4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9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6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C012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95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F0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7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CB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1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00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38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F697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88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C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9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9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CA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E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4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0EAE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CE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B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F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1E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C0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03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E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5AC0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3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6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5F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81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7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1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AE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E827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41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51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5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1D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0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2EF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8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8222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1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4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F3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9E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67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8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C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A28E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3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95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F8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D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9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4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C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6709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2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7D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6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B7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00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68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D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0E88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2B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B3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40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51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D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F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5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D7F5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57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3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C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CA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54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32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5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7E29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C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F9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2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A4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F8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B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0D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DE98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2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2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A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F1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97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E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2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D908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7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20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5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DD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EE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6C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1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F57C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9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393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D5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7C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A3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1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58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E361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8D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9E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34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D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3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60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7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8BCF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35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9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C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87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8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C62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E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8BC6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D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6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6B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BE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5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5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9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2B32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0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1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E94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E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9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C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5E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8043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A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E2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D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B3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B6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1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533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6B013E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63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8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C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4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5D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AF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C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F5FA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01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B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F7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C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C0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78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3F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B8EF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F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62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8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70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2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F8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E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0CDA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D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77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0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8B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6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F4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0D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7D2C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2B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0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A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8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3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E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A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B8D8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93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E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6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D1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D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E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D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C327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37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3B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7A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2A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E9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6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3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7AA7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E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E2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D3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F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5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5A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5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B235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F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0E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6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3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77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8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20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0A9B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EB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4A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5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51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3D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0B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E3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0504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E3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DD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F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82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1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D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9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FEB1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EF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D5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0B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67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E6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8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DC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</w:tr>
      <w:tr w:rsidR="00CC0CA9" w:rsidRPr="00325DB4" w14:paraId="1BAD74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CF5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8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DE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01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85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AC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3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6198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72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4A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3C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7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B8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9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D1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98D0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57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DB1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69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B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A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3F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D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F45D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88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4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2A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B2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B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45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9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DB40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10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F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B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8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0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B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4E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C922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38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D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A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72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D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B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776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037E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B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5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6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70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F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6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53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73DA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C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D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9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D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3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1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7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AD06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9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4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3A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6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2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4B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2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3549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70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4D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8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3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36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D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BE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8F10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F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6E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2F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72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3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7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45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68EF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E9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5E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DA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4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C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E9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0B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E258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8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6D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5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6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3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C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D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A0E7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F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F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A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0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A1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29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1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FDFF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9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78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0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4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D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9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28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69E8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1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8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1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D5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0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4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8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35B9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7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B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8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8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8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DA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CD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0C60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2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E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86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30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9C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3C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48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AED6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A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C77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2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1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E2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1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3C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7C79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6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0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3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D8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A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A9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F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0B54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CD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AD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D4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7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3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20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1B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84F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E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D2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1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4B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2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B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BC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98A8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4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A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6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24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8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F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7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0FBF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1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A1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C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4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AB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0B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2ED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32BB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F8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3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B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538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B8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0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C9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12C765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F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8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6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42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D8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3F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2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8EC9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8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05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85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1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5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2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D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2EE30A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F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94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1C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D6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3F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DB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10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A54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7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23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8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F7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A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B8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2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E0E3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26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36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33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1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08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B8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4C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9.97</w:t>
            </w:r>
          </w:p>
        </w:tc>
      </w:tr>
      <w:tr w:rsidR="00CC0CA9" w:rsidRPr="00325DB4" w14:paraId="4F6934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A5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2E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EB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1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CF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FC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02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9B1A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2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E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18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8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6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0E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BC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A0B6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14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5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A9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8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ED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7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58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A76C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9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FC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4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1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E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4D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82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A279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9C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4C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A7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68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3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A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E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938E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5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0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8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FC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E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BE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49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F04A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3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0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4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2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A1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0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1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1609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C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D2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3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5F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D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C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1D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5B6B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6E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46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E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C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B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DA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C0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92DB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3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1D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B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00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FE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7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4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058D72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5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F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67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3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0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B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2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E4E9A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B9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8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9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98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4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2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56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8D6D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5D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4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E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66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9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B1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A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1F2D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37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D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FB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4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34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9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3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</w:tr>
      <w:tr w:rsidR="00CC0CA9" w:rsidRPr="00325DB4" w14:paraId="62F527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D0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3A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E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39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F1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7D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0D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A7E1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0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C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2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E1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5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DC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DF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6C68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5D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D5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51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8B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2C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B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18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EA40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58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DE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F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E1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5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2C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7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6275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E1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35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A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87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5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B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E9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5561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D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186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2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A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8E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C3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C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D60E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0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E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D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B2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C3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B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94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B7FF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6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76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1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CC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9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4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FB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7572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C1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09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E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71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1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B0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0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5B00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0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720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3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7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AF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9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7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7F4C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42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4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85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84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87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8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D7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DF08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12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A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0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56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6E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C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8C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C88B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2A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6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67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5F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09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1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2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EA1A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86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0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F0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B1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8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B4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D7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FA1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3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8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B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27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2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3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D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30FE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5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7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E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E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6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6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E1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42A3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C0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D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8F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57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C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31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A0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B78A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F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D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E9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27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2A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8B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AC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3FF8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A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4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15E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3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2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A3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2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6B8D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E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6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42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CF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1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A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1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3D77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D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2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7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A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C8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C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9F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B00D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8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32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D0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F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2A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D0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9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F6D4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C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2E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3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AF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7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3E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7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A0C1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C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46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0A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2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3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EC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8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0CD3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0A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7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9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6F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D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F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67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7219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0E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D1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3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F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5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3A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C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64A0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4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C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2AA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D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88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3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06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53B0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F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B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2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CF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C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F1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A4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45B2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6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5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2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7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3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D92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7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872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F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9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A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1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C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8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C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8941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D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0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D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E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7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57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04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9717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B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7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A0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B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78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06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B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D312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F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F7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27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6D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0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5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2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F63C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6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BF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F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CB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1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F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89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4CBB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2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C80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F6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E4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7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1A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6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13B2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8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B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CB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5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3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65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2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5F9C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0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9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BD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C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59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4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3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254F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B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93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77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D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2D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C1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E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A80A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6D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E3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E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1F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F0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C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2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875C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6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C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3F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83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AE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E9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C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3AB0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33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7D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3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8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D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E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4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70AA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5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B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49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F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1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B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1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9BFC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E6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8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2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8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AB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B4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87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FF5D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48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FE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5E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C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0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59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A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4A6F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E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24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87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A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2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6E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25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B2B1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2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B4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DA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1D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F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BF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9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5C36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82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D21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F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2D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40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8D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8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D981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78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C2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6A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3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D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87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E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7086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9F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3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6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DE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2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50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3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2535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5F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CB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B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4E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C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0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E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E621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CD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E6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D8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9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1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D9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62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62EE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6E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E5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2F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530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B8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E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5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</w:t>
            </w:r>
          </w:p>
        </w:tc>
      </w:tr>
      <w:tr w:rsidR="00CC0CA9" w:rsidRPr="00325DB4" w14:paraId="17B5FA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F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B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D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84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C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C2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3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0015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8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2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C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A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B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6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CE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B82D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8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7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93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20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2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F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BE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4728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5C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B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BA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33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78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8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0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36A1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6E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C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71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F4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45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B0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45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5DFA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06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D0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B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E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A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B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A4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1B9A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4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A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6D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5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A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48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E1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</w:tr>
      <w:tr w:rsidR="00CC0CA9" w:rsidRPr="00325DB4" w14:paraId="5F2B51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F7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0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7D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0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9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F2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93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2FF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FD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F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D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A6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9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2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D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0D9D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19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D3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2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2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24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A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56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E34A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5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87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64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4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0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89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1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8367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8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E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59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0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D7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F5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6B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6EEB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37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0C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A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2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0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0D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1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14DC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A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2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B5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1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4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6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83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B793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E7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D6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3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E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1E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D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C8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9A6B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1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1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B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9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7C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6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6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1267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A53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8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DB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78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F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9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CC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3FB1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FD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3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8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CF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7A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AC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2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5B91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F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F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5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70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A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9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1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5C9C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AC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BC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6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82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F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B8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A5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D947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F1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B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C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FF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D4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A9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23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4938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8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43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1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4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61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05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E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</w:tr>
      <w:tr w:rsidR="00CC0CA9" w:rsidRPr="00325DB4" w14:paraId="4823F2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1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B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D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5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EE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2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3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</w:tr>
      <w:tr w:rsidR="00CC0CA9" w:rsidRPr="00325DB4" w14:paraId="1150E3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13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FD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AC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3A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B2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E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1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4D1E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C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C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8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7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A1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58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1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04B8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48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D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27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1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A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6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C2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B3E36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42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F5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0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F0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B1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8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D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EF25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E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39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A5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7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4D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F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76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82A4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FE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B0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4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88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D5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F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5D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F77E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81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E0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3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8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73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E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CD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6E4B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2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B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C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6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B6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F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F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433D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D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2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0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4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4B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A3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5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2020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3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E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AB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E5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3A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2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5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6E08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3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B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F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C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8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8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B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1633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1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D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C1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56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8C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3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2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9ABD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3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15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A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8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1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19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80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264B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B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3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0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B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CB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1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D6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C85F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4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56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2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9A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1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CF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F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19E9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0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7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9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FC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0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1A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D0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EF6E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4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2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79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06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1B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19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CB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14.20</w:t>
            </w:r>
          </w:p>
        </w:tc>
      </w:tr>
      <w:tr w:rsidR="00CC0CA9" w:rsidRPr="00325DB4" w14:paraId="350863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FD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6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1D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6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D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D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9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C935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1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BC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8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E0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B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7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3D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BA75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F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5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F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D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9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3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08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B24B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B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4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7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46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8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5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9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4F27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F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2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7A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7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B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6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4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BE09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3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6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0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30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E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B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A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D06C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8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D9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0A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5F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6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1FF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E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EECA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7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97A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77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FF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33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1F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0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42C9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F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2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71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0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A8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94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2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</w:tr>
      <w:tr w:rsidR="00CC0CA9" w:rsidRPr="00325DB4" w14:paraId="362DDE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2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0B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3C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B1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FE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5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4E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6F3C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AF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A5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B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5F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60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2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8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8DF9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C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C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C5E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91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1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4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3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738E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9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46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E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C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25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2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B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483E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B5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6E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9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47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1B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A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7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85A7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D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A0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C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8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CA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5A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D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62F2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D3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3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84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B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76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A4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71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03C0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7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B3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7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AB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3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E2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11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9D1C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22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21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C87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80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1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0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5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CC0CA9" w:rsidRPr="00325DB4" w14:paraId="144219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D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46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A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FE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8A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9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3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C84D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8C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614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F9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5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E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8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E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24B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7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42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9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0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E4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DDF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5B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E5AA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8D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1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AF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85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B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C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9A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E754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E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F4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7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61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6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E9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6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CB75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56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25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3D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1A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B5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5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A1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5BDD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F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06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E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D7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11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05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A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2A5E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5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6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0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5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F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8C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D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1941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4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E1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2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4D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7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5B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7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F3AD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9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C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4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0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9D4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0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3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EFB4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0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5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1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7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CC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19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3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FB0F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5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81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E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B1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D9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57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0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3DFB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FC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F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D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9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C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27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8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D311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ED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5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4F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AE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F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4C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4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A6D1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0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D7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B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B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F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D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6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4960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FA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8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E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D0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3B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B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B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48D28D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D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8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8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C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B1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2A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C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E57D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58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CA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0F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07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36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1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4C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4CEE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46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9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1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AE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F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E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35B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A507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F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7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8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24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C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5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D58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8F4E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FF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60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FD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5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C9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1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BC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62B2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5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AF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F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0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FD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F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1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81CA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62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C9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D1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0E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52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C4F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8A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0E8261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E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4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99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31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6A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9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F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BF9C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0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5E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6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9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B2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2B5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34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0760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3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C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3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BE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B0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EE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AD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3345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F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AA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0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B5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F8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9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0C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6090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30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3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87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8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51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D3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94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BEE1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82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A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E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5C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6B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1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0E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3B40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67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58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6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4D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F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73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3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2021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9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D3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F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4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7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B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A4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281C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B9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1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0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1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C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D4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7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11DE87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3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6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2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B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2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A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9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C529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0B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F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6D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D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7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0E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3E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6F25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D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9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C1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B9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7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1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5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AFC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E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9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22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0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7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8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2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</w:tr>
      <w:tr w:rsidR="00CC0CA9" w:rsidRPr="00325DB4" w14:paraId="4F62AF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0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E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A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65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E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CD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B0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C43B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80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E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0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12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0D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51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5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8444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2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6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E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D3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7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D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8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762C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61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72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E5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56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27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3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E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B1C5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0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07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B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3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D1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A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2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5680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3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A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FB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52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68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6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A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CE3F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553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9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D3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2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66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D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DE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6EEF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5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3C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A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F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7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8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3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ED65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6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D2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54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B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A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BC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2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34FA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DE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10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3E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2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9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5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0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AD00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C2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0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55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D2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61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B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07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3E00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D2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3E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E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F9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22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8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BF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0C1A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6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B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93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66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1F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3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7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F9A0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8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A7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C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47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3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62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6D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2142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4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56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1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A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2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1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97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3E20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4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1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99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1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47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A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FF1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37D5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0D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E8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3A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56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1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4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B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13D0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4A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C0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2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9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6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C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2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8.73</w:t>
            </w:r>
          </w:p>
        </w:tc>
      </w:tr>
      <w:tr w:rsidR="00CC0CA9" w:rsidRPr="00325DB4" w14:paraId="1E452C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8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B0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2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01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10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D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7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1673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5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1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3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9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F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1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D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</w:tr>
      <w:tr w:rsidR="00CC0CA9" w:rsidRPr="00325DB4" w14:paraId="299B0B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0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DB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B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D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1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D0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A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127A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2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2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67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1A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2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2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7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B177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2B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AC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98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00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D3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7B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9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A0D5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1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3C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77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4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BC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AB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F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2C15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A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C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E6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72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0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7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F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7492AE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F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2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E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C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A1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07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F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3CDA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33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9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89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3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B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8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5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9E87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DF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6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4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71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E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36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5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1C93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A5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E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D7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35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9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6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F3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5F462A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EF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E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86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5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40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99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E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D997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C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D4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D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73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4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B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F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B387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9B9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5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D9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F39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9F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DE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2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1D47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2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87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73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4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0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BA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C8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281513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7E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B6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A0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6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1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D4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BC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E485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A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33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19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B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8A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9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C1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98B1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F7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2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F3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33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B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1F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9D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242E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3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F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84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5A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A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3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5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DF12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4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B4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9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9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F6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6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12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CEF1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4F4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D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0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BB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BE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8B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B4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FF02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F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2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C6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C1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22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D5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48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44DF80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8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7D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A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1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4C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5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6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57F3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1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C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75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C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3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2B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5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BFA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4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C2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B0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3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3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5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F5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B2FA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1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3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8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94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C3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38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8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7D92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11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B9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12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5A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1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C3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9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9813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D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1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0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6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08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2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D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C510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F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EF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A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17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B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01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9C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400F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B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C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E9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D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3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F3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7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869F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D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E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CF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3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0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1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7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8D10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D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F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4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7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CE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84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A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6ECA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0E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22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88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76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2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F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01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EF88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5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B7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03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F6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34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4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9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A299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A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4A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2F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D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3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C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EC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2B3E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A6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2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49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5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F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B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3C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ACE1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7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C5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A5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D1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2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91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3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36D7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5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18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CB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9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3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5A5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C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51E1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43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60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B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1D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4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8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7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55DF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6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A7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4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35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A6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E5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82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1E15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C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7B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A0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AE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08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4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33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87B3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FD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CF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F7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13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C6E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8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89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CF76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D5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0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CF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7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3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74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F8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8DEA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19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02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D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3B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38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4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3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9874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EE5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F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2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1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8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1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9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F622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0E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D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3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9B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A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E7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2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BAE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E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4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19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4A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7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F9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D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A442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B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3D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5D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46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5D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7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BFE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5DE1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0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F1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53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0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C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5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9F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D79E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9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1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4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09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24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5B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1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7C90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3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0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FA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1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BB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A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96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155D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D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F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D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1C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4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2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83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58D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A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3A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E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7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1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3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4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4A76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E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1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69D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6E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C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1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88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090D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6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2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A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D0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A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7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8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4E0C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5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B2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74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CE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B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8C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D0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2371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C00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39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8D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56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C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F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8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1347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0F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CA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0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1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C7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E4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F4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04CE57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BD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9C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C7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88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4A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3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2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6C49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ED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1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C8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8E0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2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F4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7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73189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4D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1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E5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A7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0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CB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B3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03097F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74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83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40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24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2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C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E8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1155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DB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F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C6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1C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97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3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D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00AE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9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9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7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77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56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C35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FB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1F1B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0F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234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E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3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226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4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9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CE35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14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7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A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D7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0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D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9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B5A2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1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8C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99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449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68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B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67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B6A1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00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4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0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F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BF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61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32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1475D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4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BB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FE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8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41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17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B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214E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8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B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3E4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CF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7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1B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9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AFEC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1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3A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17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6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20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A8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3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BEE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6A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CC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6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F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4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F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8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4196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B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B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7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98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9EE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A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9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B357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925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19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5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C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1A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EA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08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8F47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2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E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7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8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9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03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2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8482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E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06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6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D6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50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F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11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8C9E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BD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2C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92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32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6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E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B1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EB4C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0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08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E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0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0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A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E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FE65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8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D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77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C5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3E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2C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BE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A3AF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A2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5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0B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5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D0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E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68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2F1A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3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2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6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D1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E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96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5B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F2073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A5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E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00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7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F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0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5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873A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5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E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BA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7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36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78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528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400D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8C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84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35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65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B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0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8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84E4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08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D5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9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E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35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98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A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153C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8E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6D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2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F7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E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A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36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456D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5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A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17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650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48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8C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C3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B572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0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46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1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08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3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8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7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32C5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E9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43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9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BF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6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F52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0A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6B11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B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9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4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AE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5A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7D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39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3476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63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1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35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A8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30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73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3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DB442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07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7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11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FAA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5F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6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2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08BD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3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1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F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D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0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44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E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3057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3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5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8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D9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F1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ED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AE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D152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D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2D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C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16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4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C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97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ABB8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9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00E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1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C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2C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0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30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29B931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1B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81C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9B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9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1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C1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8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95BE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8B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0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7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F1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6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6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74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4AF4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D6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F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4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AB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BF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7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E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72D0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1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EB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72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91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74C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1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8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FEB8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FA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69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0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0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9C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56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F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EA47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7E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8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B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66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84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2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E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FF67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D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5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B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F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4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2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4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BAD9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0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6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A6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2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B5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FC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1B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D037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9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5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E2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1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7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1D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A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A2FD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F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4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9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F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43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10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9F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CBAF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4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2C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0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68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C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03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9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D8D8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F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87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3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DF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68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8E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87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</w:tr>
      <w:tr w:rsidR="00CC0CA9" w:rsidRPr="00325DB4" w14:paraId="45111B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4D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E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53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7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E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8A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1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A350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62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B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62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E1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E2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2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2B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33EC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7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D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7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0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62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2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D0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E00A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A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43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1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28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9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82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3A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CC0CA9" w:rsidRPr="00325DB4" w14:paraId="51A9DA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DD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E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7C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C8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1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4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1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CC0CA9" w:rsidRPr="00325DB4" w14:paraId="2DFFFD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B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282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6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CF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6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95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4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702F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34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3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9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6A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C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4C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BA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080CBE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7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7F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4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32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9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24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4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7DB6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0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E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9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41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8E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C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C8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58F0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4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8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4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2F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2A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F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55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7B3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D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0E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C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0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37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3D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5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F467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1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AB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7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1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F3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1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8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F81C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E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24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E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09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98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D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89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9F81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C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84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E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6E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F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74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A0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2E3C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87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2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A7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8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B1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60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C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</w:tr>
      <w:tr w:rsidR="00CC0CA9" w:rsidRPr="00325DB4" w14:paraId="170ED7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BB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3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6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0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C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BB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F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73C1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F5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E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BE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E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8B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92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9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</w:tr>
      <w:tr w:rsidR="00CC0CA9" w:rsidRPr="00325DB4" w14:paraId="30FADC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E1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6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85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4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76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27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87D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9D3C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DA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EC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C1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0E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0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9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10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197E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B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7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6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C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3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F5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7A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6203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8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B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A7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F8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C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07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E8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24EE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7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A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1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01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1F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7C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21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E4A0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D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8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E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6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78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9C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C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3F4F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C4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9E5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72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65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5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2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B9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5EA1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1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1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BF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0F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D9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7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7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F6B8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9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24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C6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F0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71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7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B7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D9A7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9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9B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37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24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F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0E2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75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CA0C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E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E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9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AE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D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C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4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79B1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A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21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3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E2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2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1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8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5431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A0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A9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C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F4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E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5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7A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E4E1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E9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B6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BB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C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614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40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AD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A39C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F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D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1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1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5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9F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00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B872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D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5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C4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D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5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C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F0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FD73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1A7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2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73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0A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A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E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7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2.93</w:t>
            </w:r>
          </w:p>
        </w:tc>
      </w:tr>
      <w:tr w:rsidR="00CC0CA9" w:rsidRPr="00325DB4" w14:paraId="248C2F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E5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CF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E6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7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CE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0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2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5375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95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1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4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F3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4B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7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2C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0203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5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5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3D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1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90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F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3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D10C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8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B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C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B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3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01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8C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C7D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B2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6CD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5E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1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1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8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F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D52C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B0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3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48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D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C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4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3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FCBA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5C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7B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2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49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91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7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0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FEB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B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5F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F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E9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2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DF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6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938D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F6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56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6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2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F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E8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6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672A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1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C1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B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EB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9A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A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4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7EE5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AE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B2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E2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BF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61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4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5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F5C8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E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0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D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91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0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E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50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DB88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0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D3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2A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6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26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B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0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3438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39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7C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A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6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A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D4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2E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9B54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FF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E3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3B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1D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7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3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AD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2B3E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8D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9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C5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69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3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A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14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4CC13B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19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E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C4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9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1D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EE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79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8C8A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1C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9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39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0D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D7C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D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D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2381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D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9C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E3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D2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33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66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05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2FABC5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21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3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45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E0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DB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2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6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5C56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8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A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81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A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69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A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2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CEEB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B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D8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F8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49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64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6B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3D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4B0B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A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A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2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28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A1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5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0B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566D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B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2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A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FD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6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4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D7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7213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26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57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8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4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B9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A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C5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4CDE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04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37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4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6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A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D6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9E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F3B9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8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C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25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8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6B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A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29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</w:tr>
      <w:tr w:rsidR="00CC0CA9" w:rsidRPr="00325DB4" w14:paraId="34EB2F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E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D1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C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FC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D49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7B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3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70BC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4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A5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65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AF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8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A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096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3DD3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F2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5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B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CA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E7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6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8D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5A20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D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E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CC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4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0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4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9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354E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F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1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5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F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7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27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7A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7690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81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FD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3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1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8E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4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D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</w:tr>
      <w:tr w:rsidR="00CC0CA9" w:rsidRPr="00325DB4" w14:paraId="05F88C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0C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F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84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6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25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09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0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6031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B7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98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F4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63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95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5F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0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2AEF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6E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9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32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F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5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7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1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FCE1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5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D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30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1A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3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FF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1F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F8CB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BA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6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E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C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6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3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19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0362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3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6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B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D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A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42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7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00FD1C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90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28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3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E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7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7D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8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008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4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9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F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06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6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E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0A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6E1271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B9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B2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76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C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58E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7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C5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93B3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39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6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D1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32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9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7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4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BBF9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D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B9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0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8C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93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7D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162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7238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7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71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45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0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EF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5F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6F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1D2B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061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2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E6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BD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E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10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0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CA27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2A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D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47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D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0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DF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F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F88A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D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6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EC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BA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2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29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1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75E0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3F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66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77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CC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4E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2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A0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EC4B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0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0A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3C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34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D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F3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6F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8882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2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1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AE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2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C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3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7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49D7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B3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1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2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5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5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D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56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</w:tr>
      <w:tr w:rsidR="00CC0CA9" w:rsidRPr="00325DB4" w14:paraId="372944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5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3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98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A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25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A8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4F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426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25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7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D7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5B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5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D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D6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F5B8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10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0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99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5E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8E5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D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67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A5B2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7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6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6A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C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2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5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B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4B23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B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21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4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95F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6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89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E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925F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3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57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D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2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98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38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74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C7D3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B7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0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54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568310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C2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36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2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6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A96E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3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4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77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03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1E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05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7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2715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5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BB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D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2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8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E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B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2560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4A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88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7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7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A7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A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B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1005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9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3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A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3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8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4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E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B93D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11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C0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BE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33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2A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3C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6A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D336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7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B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04E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77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3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B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9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4E81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8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9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B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1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D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A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C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8B472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29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7D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C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0F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10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3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1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0989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EA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8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14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2C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28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F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5F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9EC3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F3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3C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A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0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C0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40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68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41F8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A2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62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6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BD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5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E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48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1618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00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7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89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8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C5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C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0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0FD1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5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16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6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78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41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F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E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C872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D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9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95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E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A8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2E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AF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B01E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53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71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4B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1E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D6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C8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A2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738C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A7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0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63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8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70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9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60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1A22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51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C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C4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3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E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9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4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D55A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01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1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A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4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B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E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51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C6E1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E6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B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D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CB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41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C1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60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DA84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E7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1B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5B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AE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D2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9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6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9271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7F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18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2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0C9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54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39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E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F9E6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A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0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34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85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1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C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E8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4515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4D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A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B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4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8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D9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8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45A4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6E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C3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5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6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60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8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A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B0A1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E17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94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BE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79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7B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02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AC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1D2B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EC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C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455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E9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3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E8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E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EE03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5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10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6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42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7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E5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1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E86F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9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8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7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84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8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4C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9F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C08E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2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6D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7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91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9A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28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4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D9B2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FC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2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1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89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E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4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C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E5CC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EB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7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2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7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0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B7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6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C156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E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21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F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40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5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0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E8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59C4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DD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85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D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45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C7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5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75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F6A1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6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5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4E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24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F5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6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3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B756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DD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6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3F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7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4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55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E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6ADE92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5D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F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2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5AB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53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AD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EA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0F01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26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E2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C5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6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1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536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E8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F6D0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F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24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9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E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D5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34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C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56DC95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DA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3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3A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0A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A4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1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1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1F64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37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E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CD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43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E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1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4E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7201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DB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6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C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C2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F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E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93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88F2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41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56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5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92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3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60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A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21AC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1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60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214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30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4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4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F3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5A0A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C6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A4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DF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D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EA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4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E8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D18C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3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4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3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E5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D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E1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F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3E832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A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6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A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8D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88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1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3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2EC0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3A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9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F2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6C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6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1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F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B519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B5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2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3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B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61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2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0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C42D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EB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6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67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8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3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A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5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10053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6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C1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1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49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A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12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686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D6C6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1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3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8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8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A6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4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4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3B90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A4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C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AE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99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93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E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DB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31252C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7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AA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49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9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7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8A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9E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1410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5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61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0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9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4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1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9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24FF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3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09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B0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0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6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C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69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DA89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3A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2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75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4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B4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D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0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5D42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4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8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7C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D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FA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0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5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4.65</w:t>
            </w:r>
          </w:p>
        </w:tc>
      </w:tr>
      <w:tr w:rsidR="00CC0CA9" w:rsidRPr="00325DB4" w14:paraId="0D058A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7F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B0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3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5C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96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6C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6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6CF1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5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A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EE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240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FD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8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41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5DE2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5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52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0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34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69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0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0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F7DB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E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78D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AAA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7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C9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A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10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69E8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E65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98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E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9A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76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F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2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2159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E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7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BF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35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7D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BA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8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FA9F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E5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5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7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E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9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4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7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5EBD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E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8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6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F7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61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ECB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35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D8D4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B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60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33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B7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AD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F5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D4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8631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57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7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01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61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C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2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E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CF96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4F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16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8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A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53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52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9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DBE3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9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092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50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7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1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7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84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EC02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F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4C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97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A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C3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C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8A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8D70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5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9E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65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F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5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7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80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964F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757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F9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19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24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15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0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1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C416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2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93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A5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03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6C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DD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3D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22F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B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B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9A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E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D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8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3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9D3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5D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5D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BC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8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E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8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D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9ADC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C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02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E6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B3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1D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51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C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25A3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2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10C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9C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0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5D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0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08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1DCC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B7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84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7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34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6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5D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E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A07B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6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F5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16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AB9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B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1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9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35542A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E3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73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C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D0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A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D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A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02CEE1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0F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0A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70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25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3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28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0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D348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ED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F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1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3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CF7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9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7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E23B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F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9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EC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80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86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D4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F5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2E57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07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DAB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5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E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8A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9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D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9134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6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D1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7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F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4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2A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7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BE69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F6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2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91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2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C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B4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F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8691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2C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2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3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3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6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6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B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8781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72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42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D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9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50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03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CB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CC0CA9" w:rsidRPr="00325DB4" w14:paraId="56084A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6E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C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42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A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0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564005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75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6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</w:t>
            </w:r>
          </w:p>
        </w:tc>
      </w:tr>
      <w:tr w:rsidR="00CC0CA9" w:rsidRPr="00325DB4" w14:paraId="4B7C73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AD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AF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C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E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87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92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A2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7A84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2A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B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D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2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D6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55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9F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141E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8D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3C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63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75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F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5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5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BA43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7E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A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E0A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61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94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D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6F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7A41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29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DC5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F6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4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4B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53B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D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21B6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D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F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7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9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9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81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2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B410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3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89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2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9C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1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D7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EB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DD74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A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BC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D3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F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6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C6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D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EC9C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2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1F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9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22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07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B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5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9118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B3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E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C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C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6F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8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94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FFF6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20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6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D6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02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C0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CD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C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5713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8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C0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88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25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1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17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AC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7A23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03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A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5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612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9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8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0F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22.46</w:t>
            </w:r>
          </w:p>
        </w:tc>
      </w:tr>
      <w:tr w:rsidR="00CC0CA9" w:rsidRPr="00325DB4" w14:paraId="78AFA9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39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E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94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30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9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2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E6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4DBE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A5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A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36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C6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3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D8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1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FC83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18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1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4E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A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2D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12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B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394967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AA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5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2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0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3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07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EB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0D93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B38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0C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56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65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C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2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7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FD0C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C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B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E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95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C6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F6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3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58A5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C6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CB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71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D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5F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E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E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526E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2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3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58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6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7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60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20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B346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65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F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8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E1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9A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3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F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270B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537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A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C4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15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7B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F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69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D8E3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1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E5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4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68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39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C2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4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37F7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59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A2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2F5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2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9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5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8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B38C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1B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D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C3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2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9B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5F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A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A076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5E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E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75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5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2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A9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5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</w:tr>
      <w:tr w:rsidR="00CC0CA9" w:rsidRPr="00325DB4" w14:paraId="28B230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0F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0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CF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5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F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3A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21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66C8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5E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8C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AAC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0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80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52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A4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6B09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03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E1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6E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A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AE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E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EA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356F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A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E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0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D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2C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E4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B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A477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4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2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4A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F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F3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D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01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A56F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BC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1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F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7F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2E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8A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7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E556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9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6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80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2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05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4C6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2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178E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33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7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96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60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FC5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4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E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6F82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F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A0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C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6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CA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06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39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0A04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D4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3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9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D1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A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8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F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24C7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A80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67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70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4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F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3F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6C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3D43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4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61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4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26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89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0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5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2998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0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5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DA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A2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48C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D8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8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D40A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3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73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98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E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0C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F1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2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474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65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E42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CE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B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7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5D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AC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0C51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F2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7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A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58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E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46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C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FBC8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0E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9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D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C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4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B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ED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2A4A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80C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32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6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6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B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92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C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2E33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83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64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7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4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A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C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CF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4314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D6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2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A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34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94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3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23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CD50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58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B4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1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5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F47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8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99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23D8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3C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6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E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06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39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B1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5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10.78</w:t>
            </w:r>
          </w:p>
        </w:tc>
      </w:tr>
      <w:tr w:rsidR="00CC0CA9" w:rsidRPr="00325DB4" w14:paraId="3C3039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B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4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C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9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0D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3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D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B909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C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BF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38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5B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83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BE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7A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D5CC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3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D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B6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31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83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B9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F8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2040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4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40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2E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3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7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D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1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DF6C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E9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4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E6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B2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47F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2F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9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3339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44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4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A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A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57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D4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B5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114E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DA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AB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5E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C4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33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68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1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E063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B7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8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00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F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446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F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2B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89F6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5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67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77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5E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9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C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A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70EF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6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F2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1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6A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4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A6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5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98B6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E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1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88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C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15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85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D7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6A91C6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E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1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F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E1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3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23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D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412C89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AC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9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CC5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6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3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92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7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66E5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A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A8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F9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46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A4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9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20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FF14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09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3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2C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B3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9C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52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FC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7A11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5A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1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A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1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6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9C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E6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FE1D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E1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1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A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4F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AF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3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B2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349C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E7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D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C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A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9C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7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B2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C333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83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E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7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2D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8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93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76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A860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E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2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5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54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5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7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C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471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D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0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D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D75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DA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2C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0B9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87B0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4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EF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F6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C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9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9D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4F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4BAF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B8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EA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26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4F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5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91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D53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BA52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9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50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E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3E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A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7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37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DD2F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F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B8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4E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7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C7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C2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F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6D65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64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4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C4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7B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D6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E3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25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47AF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8C5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8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1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A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8B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6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F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3BB6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6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67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E6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1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88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3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0B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7663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05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C4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0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A7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6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A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3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4BD0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0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43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46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88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A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EA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D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E0DD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D2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1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1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9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F2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1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8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E9AA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2D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66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69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5E0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9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C6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D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D3A0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0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FB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8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0A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A0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45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5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51E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AA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57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D8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2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7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B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1E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738A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5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38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B0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A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9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5E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2E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8CF2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D4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F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C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45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82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80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B6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8CFE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73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06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04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2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A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C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434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4936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D0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8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5C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6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FA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1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3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8440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0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52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5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10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F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89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79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68DE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B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9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4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0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1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F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E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8569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3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E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9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3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D5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0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A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9F3C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AB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66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39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FB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1B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4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5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FC3F4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81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20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97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D5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0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FC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9E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74BE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1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5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E2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E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3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9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0F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4277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8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30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4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5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E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4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6F0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098D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7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6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D7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6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8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83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4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FBAF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62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1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D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4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27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1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DA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ADBA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18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6F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D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D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20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7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CD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B7B2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E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60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2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39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8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E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E1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78F3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1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5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5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B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78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E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6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57C5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3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8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A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D5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94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4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248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3D31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9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4F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49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B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48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5D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2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AC38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E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7E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28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2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A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1B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F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B390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2B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4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5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A8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B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3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2A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25EB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F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C5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2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C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D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4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3C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3C9F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6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4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74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CE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2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5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0F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B5F7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36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C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A6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56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D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5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B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BA35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5C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8B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9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B0D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2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AF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9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5B5529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46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D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C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F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8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A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62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368F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9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E1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A9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E1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C7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04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5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291C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5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20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98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3E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F6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9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6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6354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8D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EB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30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46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3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67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7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4E23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F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8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8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AC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D1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EE7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B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11CA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8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B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F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4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F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F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3D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643F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EA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C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B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5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E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E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F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10DF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8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7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F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DE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5D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68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D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710B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E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3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45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2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D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4D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EF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76AF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D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EC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F5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22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4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57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69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CA0D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9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DD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E3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C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D9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34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5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83A7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8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1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FA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8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F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0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BA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EF97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0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F7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65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57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6E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40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84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5EB2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E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D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0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4E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1B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0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9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03C1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BE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FD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00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6C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5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6E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2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3BDD72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6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F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2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0F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A8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BE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39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91DA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B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9A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E3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8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2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6E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361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B70E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FF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EFD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67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A4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F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841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01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942B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B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7F7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D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C2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F9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9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0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9014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4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C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78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A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2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4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4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FA38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7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12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B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1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5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3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0B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DF53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8D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7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FE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68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E0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E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A7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8F66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3E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5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4E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F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F9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D9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A7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5E6628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D5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B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A8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6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9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5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0CC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ADF5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14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E90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A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7B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B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0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4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63E4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9B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E4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0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7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5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1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2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DCCB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6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A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D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7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6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D1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7B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EA6E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41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A2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A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61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09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6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D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8FD1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3D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63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1E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1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C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C4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4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AB84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EA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9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57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5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4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3D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07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49C0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8C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9C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9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66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C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BB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1B5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10B8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59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D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59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3E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46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6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6B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9757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1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1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C7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E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0A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8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8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5A20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C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55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8F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DC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89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00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8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0551EE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4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CE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9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91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1E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0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2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1B30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A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DC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C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6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39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9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8B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9D3A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CF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E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D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563070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8D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1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F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83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B0AF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7B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ED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1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4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10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C4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A1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DE54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59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AC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497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E6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0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5C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0B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38C6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F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3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5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4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1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C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B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DE40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5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D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F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1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D3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0A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4E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0609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1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54F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79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6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9B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44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C1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7EA5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8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0C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97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9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6A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D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ED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2677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A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5E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5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4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2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3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2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F6F7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4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3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C1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C0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0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8D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D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74BE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2C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F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1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8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5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3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1E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8EA5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F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94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0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D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D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CD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6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CAA1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E68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22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15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50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979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6A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61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6AE2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F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F9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6FF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7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1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C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5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D8BB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5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34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3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3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E0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9C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E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BC23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D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D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B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9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A0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F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2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F647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7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C5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8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67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87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D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3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CBF3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4C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D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7E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7A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0A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E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77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F8CC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A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E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B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4C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9E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FA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D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9F39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A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C9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8E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F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C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87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47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2D14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6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1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15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4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A5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D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C32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7C39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8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3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FE0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8A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3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1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0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F2C8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E3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C3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DE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1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E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2E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54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0984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5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D9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F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83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7B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8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0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ED04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D7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4B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0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75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9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1A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2E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8B82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3B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00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00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B7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5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C3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44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F4B6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26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E7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A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F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FA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E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4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1C4E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6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45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7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0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0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61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8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B0D1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F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46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D7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9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6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FC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1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2C96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29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8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CC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5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7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7D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9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5C28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2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9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A3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E1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1A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7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A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6616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65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6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B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E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C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63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6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9CD8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29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48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E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A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7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B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52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03BC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18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8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4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DD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5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5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14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C88F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F0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4A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D3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C0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DF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C8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9D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5556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A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87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94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E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7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6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A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82BE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1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6E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8E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0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6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6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71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0614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AC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9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B9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22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E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B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E5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4.58</w:t>
            </w:r>
          </w:p>
        </w:tc>
      </w:tr>
      <w:tr w:rsidR="00CC0CA9" w:rsidRPr="00325DB4" w14:paraId="0CC018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20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04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2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88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51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1E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6F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7F75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F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8A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48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C7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D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C0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6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4.02</w:t>
            </w:r>
          </w:p>
        </w:tc>
      </w:tr>
      <w:tr w:rsidR="00CC0CA9" w:rsidRPr="00325DB4" w14:paraId="353F98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4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54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17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7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9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48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8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9FDA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7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E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75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FD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7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5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B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228C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B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7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6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F5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C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1A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38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F9C8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1B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AF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B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0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62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D9E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7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886F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5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6C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1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C8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3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B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86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B10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19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80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9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0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48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A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ED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91C1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C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2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1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D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9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0C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2F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0AF5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FE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C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1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A9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F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4E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4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995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D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6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B2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FE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F7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C1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9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A93D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7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0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5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5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F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78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5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5D2E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1B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27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8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F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BE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24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1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C688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97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CB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AB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A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E7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9E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A8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6A1F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3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03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D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85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C3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91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0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2298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7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1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46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4A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EA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C5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54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F130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38C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EE1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2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1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26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A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30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651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E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A7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9C2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F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21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02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3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A2B1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CD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B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59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E3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5D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A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E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6CDB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0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A7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4D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E8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09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3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29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3B7F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F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4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2B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7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2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4A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1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9A6F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D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6D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0C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4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BB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7F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00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F780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BF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7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2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7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8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38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0C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A361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F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0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13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EE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4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A6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D6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A2BE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8C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B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E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CF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0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C10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A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E416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B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9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C0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E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9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E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C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BB98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3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1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C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5D7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88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7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6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1ADC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4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95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5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CB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3C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8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9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06BD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7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AE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3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C8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8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7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83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BFE4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8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F9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46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0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F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F0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8F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AE9D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0A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B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19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C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7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0E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A6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2133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F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4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295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7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F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AE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1B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5EE7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03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1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D1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3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2A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0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C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85E0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79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3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1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6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32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F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2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12C1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F7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B2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55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85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D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1D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4B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C375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1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0F5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E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7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3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2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3F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</w:tr>
      <w:tr w:rsidR="00CC0CA9" w:rsidRPr="00325DB4" w14:paraId="48256D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9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F0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56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00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FA0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6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9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C883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EF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C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48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80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C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59E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E0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33CF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2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5A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81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E1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C3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1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03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C797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8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7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0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B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A5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2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7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3E17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FB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C5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E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B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3D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79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D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944F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1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01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84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7E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0F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C1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6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D0FE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4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A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32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F3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A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DC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E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63BB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F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B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31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7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1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1C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9B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F60D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68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E7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76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3D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32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31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32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C0EC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5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6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E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12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AA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3E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2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F22D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9D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F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6B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0D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6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F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4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1604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77E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E7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94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C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4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6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9F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EAD0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75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F6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FD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1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33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5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0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B5D5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6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F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AE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E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11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1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E0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BF3A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7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8E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D7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97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8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35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C6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5426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A1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8C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8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D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F3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80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7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B6EE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7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FF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51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08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7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C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F7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FD34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0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2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B7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7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CC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6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A4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E46B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9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6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0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7C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C8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4A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67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19.61</w:t>
            </w:r>
          </w:p>
        </w:tc>
      </w:tr>
      <w:tr w:rsidR="00CC0CA9" w:rsidRPr="00325DB4" w14:paraId="47CC85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F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6C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7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5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A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72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98A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9595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A5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F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82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EC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4E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9A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82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42D4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3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6D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33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D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E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8D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F4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1C4D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18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E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86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F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35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A6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7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BD2F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B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6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E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2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40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C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91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5B7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9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C1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8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4B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43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6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ED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511F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8A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7F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8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7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F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E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B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DDD0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5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C3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8B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C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7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D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8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EF8C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6D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F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D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1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E3D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E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CF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DC48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8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8D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F3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F8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D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26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FF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6ACC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F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7B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12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91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3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F1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5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C095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D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9C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5B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5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7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BC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D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231A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E1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8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6F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80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E2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F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03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468E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54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2B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5F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D4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B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8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F1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0939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D1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21D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5C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E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2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E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53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7559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1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5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1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8C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BB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98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F8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873D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2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C4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1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E2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FC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1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7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92FB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9A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5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6B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B6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1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A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6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3330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99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5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0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4E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38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6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E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F276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77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2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3F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FD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F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6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94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B7A0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19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3B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F0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5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D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B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2F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E5DD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2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17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9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7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D1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D5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15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D80E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5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C8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E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9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D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B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57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75CD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1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C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D2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91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B9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70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2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8359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5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B1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3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7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BB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433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84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6A91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F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847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C8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94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3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FC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38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5928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3D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E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C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D8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6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54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4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14.79</w:t>
            </w:r>
          </w:p>
        </w:tc>
      </w:tr>
      <w:tr w:rsidR="00CC0CA9" w:rsidRPr="00325DB4" w14:paraId="27B84D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1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9B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F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3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9A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E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3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004A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3A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B9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0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E5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C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B4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9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B32E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DD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2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1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7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DF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E2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61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14.40</w:t>
            </w:r>
          </w:p>
        </w:tc>
      </w:tr>
      <w:tr w:rsidR="00CC0CA9" w:rsidRPr="00325DB4" w14:paraId="5909DD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5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2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64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C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8A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7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5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13.90</w:t>
            </w:r>
          </w:p>
        </w:tc>
      </w:tr>
      <w:tr w:rsidR="00CC0CA9" w:rsidRPr="00325DB4" w14:paraId="38088F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0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5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9B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D5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C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B4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4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D73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8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37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3D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95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C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7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D5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193C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3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711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F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E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1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1A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37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C6E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D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C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7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8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7AC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9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0A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E39A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B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0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D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2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0B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C6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71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199D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F5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C5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76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D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D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F3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B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F7D3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2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BD3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77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7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BD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A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B1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81D2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11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AE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C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7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D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F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36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B30E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D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4F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25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19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0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60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1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A7BF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3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D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1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7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A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68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AE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5282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99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2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A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6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5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A3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C2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FE3A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FF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3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2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C9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D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A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FC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CE3C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D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E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F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0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2B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D8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7F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E38A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80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8F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AA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C4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3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8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6C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756E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74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052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0F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D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16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71A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A9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E4E8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8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98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E9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A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35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86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EC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379B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6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B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C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C5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8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F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E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E872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60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60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9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E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58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AC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E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84AE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E0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3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C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D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C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0A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EE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F81B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FA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8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397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8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B6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6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5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6A11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C6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D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7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3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D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D1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1A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7F39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4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0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A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F8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A5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F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A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1C2C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B6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3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88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D1B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5DE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DB2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1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712093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9E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6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1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C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4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5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43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EE67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2B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61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A9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D6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E4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D1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63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1C5F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5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B9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1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C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3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CA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D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FFAD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91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40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F3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1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BC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E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8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1909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B7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2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0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1F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F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C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7D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6BDA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6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A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7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D6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81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8E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16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B03E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2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F7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E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D8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6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D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5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9A2E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37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B5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2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DF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118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8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7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0B7FB2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DC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C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1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7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7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6D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3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8BD5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2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FC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83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2E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9F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875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F5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FE47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01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4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5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8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3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8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3A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7802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30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D0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0E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BC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58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A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A6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CD37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D2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11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3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9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3C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0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8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DCEA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95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1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3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C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A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A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82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8A49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49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1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6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2B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CC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7A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8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  <w:tr w:rsidR="00CC0CA9" w:rsidRPr="00325DB4" w14:paraId="7F8713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C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A5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1D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DF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4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DC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0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F83C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15F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DB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93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E1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E9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5B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B6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CCDF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81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D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7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2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77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9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D2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6EB9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F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B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AE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77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2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34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F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3F90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5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8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C7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8C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D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182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2B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5A90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A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FD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B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D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87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6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E1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7D3E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F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9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E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A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3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6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5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C86C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A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B0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58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4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15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BB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C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</w:tr>
      <w:tr w:rsidR="00CC0CA9" w:rsidRPr="00325DB4" w14:paraId="0B0634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18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8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7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C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D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86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9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AED7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D2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6C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E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F4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E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B6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E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034B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AF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0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78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36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0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6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7B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4B01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3B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B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77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E7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6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4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7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5C76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A8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E5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C1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A4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6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16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E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1253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7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9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B6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9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E48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0B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BA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8.40</w:t>
            </w:r>
          </w:p>
        </w:tc>
      </w:tr>
      <w:tr w:rsidR="00CC0CA9" w:rsidRPr="00325DB4" w14:paraId="1AB0A1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8D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B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55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4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4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73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9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8A28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C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03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9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F1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3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2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43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5B2A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C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DA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C9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E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B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8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9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9202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5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F4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B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A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D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9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F5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A543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5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E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3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91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3A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A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33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7B68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0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C5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DA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1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9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DA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02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7A59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B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D4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8A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5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97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B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5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3F5A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5C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E7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6C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5A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A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2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3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7B11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F6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65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43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5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58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0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0A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44B0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F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E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72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2D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4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2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7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21F7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0E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AC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42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91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DE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D5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6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76A5AE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24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C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7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E3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6E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2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0A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7.68</w:t>
            </w:r>
          </w:p>
        </w:tc>
      </w:tr>
      <w:tr w:rsidR="00CC0CA9" w:rsidRPr="00325DB4" w14:paraId="6713FC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1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62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E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B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A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6A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5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A7AB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BB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E4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E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D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4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E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1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7.45</w:t>
            </w:r>
          </w:p>
        </w:tc>
      </w:tr>
      <w:tr w:rsidR="00CC0CA9" w:rsidRPr="00325DB4" w14:paraId="2A63E4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5C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0E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A9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9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4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71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8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</w:tr>
      <w:tr w:rsidR="00CC0CA9" w:rsidRPr="00325DB4" w14:paraId="133647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D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6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C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77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C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F7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F6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</w:tr>
      <w:tr w:rsidR="00CC0CA9" w:rsidRPr="00325DB4" w14:paraId="57D792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F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F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2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8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3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B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9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1224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A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07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27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0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5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F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5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34FE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89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7E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8F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46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EC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E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E7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1C30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97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44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2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36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2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28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BB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6.60</w:t>
            </w:r>
          </w:p>
        </w:tc>
      </w:tr>
      <w:tr w:rsidR="00CC0CA9" w:rsidRPr="00325DB4" w14:paraId="25E088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8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B4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D3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F4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13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1A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B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6.59</w:t>
            </w:r>
          </w:p>
        </w:tc>
      </w:tr>
      <w:tr w:rsidR="00CC0CA9" w:rsidRPr="00325DB4" w14:paraId="305ADA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8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D3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FC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9F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E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9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FB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451A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2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57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C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B0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34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F5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1ED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280F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5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A3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5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1C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9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FF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BB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7169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67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24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8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C5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2D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D57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A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CDD4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6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67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8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1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F53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4B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76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6.24</w:t>
            </w:r>
          </w:p>
        </w:tc>
      </w:tr>
      <w:tr w:rsidR="00CC0CA9" w:rsidRPr="00325DB4" w14:paraId="1EB940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9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96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1C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83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04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A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02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615F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45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F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9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8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27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49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E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175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0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E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953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3B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8B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3B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9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CD35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75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E0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6F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0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B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3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590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1B2A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7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1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D2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BD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37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A5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6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B034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38F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F3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8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F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D8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25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C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E710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11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08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D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3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8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5B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8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261D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F3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C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5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F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8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89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12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C9BF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E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E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B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B3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EF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6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47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A48D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2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D4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E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C2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E8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FC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C3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4A24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59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31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55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1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0B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04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9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E1E4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4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00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B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28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A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4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3D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484D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A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BB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1C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59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8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92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78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2B98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4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2D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5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8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58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80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EC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A476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86F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B5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89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F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6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1C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B9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B85C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EF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8B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B19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C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3A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F4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F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0712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00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5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2D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6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B8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2C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CD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D6CD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B7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0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C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5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E3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59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76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A31A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12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61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B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D3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49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B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D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F497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6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2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D4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2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5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EC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EA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7B6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4A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9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75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4D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B6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AD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A8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2B78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DF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5D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63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24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EE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B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B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29D8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0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7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9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0A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A5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C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3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E6B4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50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98C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60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F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CD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3D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7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9C74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2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6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E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FD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7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09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B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4.04</w:t>
            </w:r>
          </w:p>
        </w:tc>
      </w:tr>
      <w:tr w:rsidR="00CC0CA9" w:rsidRPr="00325DB4" w14:paraId="58154D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3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C0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E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4E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9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B9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FA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3.34</w:t>
            </w:r>
          </w:p>
        </w:tc>
      </w:tr>
      <w:tr w:rsidR="00CC0CA9" w:rsidRPr="00325DB4" w14:paraId="409A55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8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44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47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F4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E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73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C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7BAA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C4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14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F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9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13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F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0A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5728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5D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88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82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1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1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2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1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CBB7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5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31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C8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6F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4D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4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9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DE1E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51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2B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7D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B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0C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0B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FD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2F92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B7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D4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3A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E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29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BB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7F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F48D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7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D0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5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1A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F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EC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13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6374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8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F8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4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3E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A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7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0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9573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F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C1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DC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27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AC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9F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91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1FA973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8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58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FC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A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F25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84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AB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51E8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D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AC9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40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76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66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81A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69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A029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B3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C1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06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7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7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2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15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2177CA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2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B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3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2D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4A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70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6C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A75E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F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23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1C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C1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86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A8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A5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6A21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92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27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FCD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D64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35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18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D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</w:tr>
      <w:tr w:rsidR="00CC0CA9" w:rsidRPr="00325DB4" w14:paraId="233998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7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A0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0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6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C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4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2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</w:tr>
      <w:tr w:rsidR="00CC0CA9" w:rsidRPr="00325DB4" w14:paraId="470A11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2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3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D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22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20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C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3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</w:t>
            </w:r>
          </w:p>
        </w:tc>
      </w:tr>
      <w:tr w:rsidR="00CC0CA9" w:rsidRPr="00325DB4" w14:paraId="1900E3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E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9A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5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66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0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02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D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</w:t>
            </w:r>
          </w:p>
        </w:tc>
      </w:tr>
      <w:tr w:rsidR="00CC0CA9" w:rsidRPr="00325DB4" w14:paraId="7BFFF7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FB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D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D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C4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70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C3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39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</w:t>
            </w:r>
          </w:p>
        </w:tc>
      </w:tr>
      <w:tr w:rsidR="00CC0CA9" w:rsidRPr="00325DB4" w14:paraId="4CE15E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1B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D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5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C9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A7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0C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12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39.80</w:t>
            </w:r>
          </w:p>
        </w:tc>
      </w:tr>
      <w:tr w:rsidR="00CC0CA9" w:rsidRPr="00325DB4" w14:paraId="140AC6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2D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14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4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A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9E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8C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5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4629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6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D0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0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F8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6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D3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F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22.39</w:t>
            </w:r>
          </w:p>
        </w:tc>
      </w:tr>
      <w:tr w:rsidR="00CC0CA9" w:rsidRPr="00325DB4" w14:paraId="4A0AD6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0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9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1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CA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BF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D8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2EE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41D6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8E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5C3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3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1D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6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4A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7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866B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5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78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A2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9D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11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14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B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64AE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B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70F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4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1F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33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D3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D4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6B37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96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0E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85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B6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9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4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8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EDE6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9B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C9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3D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8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EC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2C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36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</w:tr>
      <w:tr w:rsidR="00CC0CA9" w:rsidRPr="00325DB4" w14:paraId="770B84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9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3F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41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9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40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46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99D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13.03</w:t>
            </w:r>
          </w:p>
        </w:tc>
      </w:tr>
      <w:tr w:rsidR="00CC0CA9" w:rsidRPr="00325DB4" w14:paraId="0911E3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B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A7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4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2C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2B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B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AD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12.84</w:t>
            </w:r>
          </w:p>
        </w:tc>
      </w:tr>
      <w:tr w:rsidR="00CC0CA9" w:rsidRPr="00325DB4" w14:paraId="589ACB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D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0E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C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B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15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9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B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366E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1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0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1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A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5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E5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FD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0C26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9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6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5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5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6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A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D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6B28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7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25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38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C5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15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F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AB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11.57</w:t>
            </w:r>
          </w:p>
        </w:tc>
      </w:tr>
      <w:tr w:rsidR="00CC0CA9" w:rsidRPr="00325DB4" w14:paraId="2F2452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5B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D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D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E0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8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6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E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3032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FF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F7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3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04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8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E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A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A923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7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5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0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43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5B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F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2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898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C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88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0E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DDA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1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5E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9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A920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7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E2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B0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9F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5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E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E8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9D08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7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4E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EB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D9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94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CC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B9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CC58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0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82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0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12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4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1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8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9DCF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8E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7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C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7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7A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EDC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20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7E85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ED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45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8A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DD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6D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7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2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F3C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7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ED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B9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18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D3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7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94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61CA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0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B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50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8C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1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3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D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1A18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9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B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A0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C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D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B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A3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3FC8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87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8F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B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BE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8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BD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86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3F8B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99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F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B0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33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9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FA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A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0806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26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3E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CB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A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9A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F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59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3068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B9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7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A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EB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54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5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0E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8.07</w:t>
            </w:r>
          </w:p>
        </w:tc>
      </w:tr>
      <w:tr w:rsidR="00CC0CA9" w:rsidRPr="00325DB4" w14:paraId="3D3BED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3A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B4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E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70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F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CD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D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8.06</w:t>
            </w:r>
          </w:p>
        </w:tc>
      </w:tr>
      <w:tr w:rsidR="00CC0CA9" w:rsidRPr="00325DB4" w14:paraId="5E3043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FDA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E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D8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4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8E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14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13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2695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1A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0B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E7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B1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FA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66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C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BB1B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57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6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3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C4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02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2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E1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41FE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89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B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65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A6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9E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FDA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1B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D706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DA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DB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8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59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9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89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6F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CC0CA9" w:rsidRPr="00325DB4" w14:paraId="5386A1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E9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2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E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A4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E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2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C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7.12</w:t>
            </w:r>
          </w:p>
        </w:tc>
      </w:tr>
      <w:tr w:rsidR="00CC0CA9" w:rsidRPr="00325DB4" w14:paraId="6E9447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6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8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C3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A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AF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51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92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7.06</w:t>
            </w:r>
          </w:p>
        </w:tc>
      </w:tr>
      <w:tr w:rsidR="00CC0CA9" w:rsidRPr="00325DB4" w14:paraId="56E250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9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42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4B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13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C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4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3F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7550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B3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71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0A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5B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C2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2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E1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C729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2C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B6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CF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99C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0B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59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B7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6BCC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4B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4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D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EE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62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D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4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FC01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09A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47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E2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C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3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89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D3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6.15</w:t>
            </w:r>
          </w:p>
        </w:tc>
      </w:tr>
      <w:tr w:rsidR="00CC0CA9" w:rsidRPr="00325DB4" w14:paraId="576FCC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7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2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A85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46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C8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A85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35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C489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6C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60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1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D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4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8B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00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EDF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CA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D5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FC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C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B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29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3F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230E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5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A1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AA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E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39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6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FF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49B4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2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1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F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1D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1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9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0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68AC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05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BE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98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6E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3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10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60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535A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4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3E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1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1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AA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8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5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5133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62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E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A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45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1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8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90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</w:tr>
      <w:tr w:rsidR="00CC0CA9" w:rsidRPr="00325DB4" w14:paraId="57C29C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9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9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12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1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CD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9B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30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9D34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E5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ED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071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0A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75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0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63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8CDA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4E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9D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5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80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91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C6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D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</w:tr>
      <w:tr w:rsidR="00CC0CA9" w:rsidRPr="00325DB4" w14:paraId="38AF47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2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D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7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A1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C5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1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8E4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3.92</w:t>
            </w:r>
          </w:p>
        </w:tc>
      </w:tr>
      <w:tr w:rsidR="00CC0CA9" w:rsidRPr="00325DB4" w14:paraId="31A7A3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91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7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D7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0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E9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1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F8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CC0CA9" w:rsidRPr="00325DB4" w14:paraId="0598AD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84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4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62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3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8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8E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2C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CC0CA9" w:rsidRPr="00325DB4" w14:paraId="0C0613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B4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2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D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E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C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1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A3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2313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00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9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7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E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47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9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77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</w:t>
            </w:r>
          </w:p>
        </w:tc>
      </w:tr>
      <w:tr w:rsidR="00CC0CA9" w:rsidRPr="00325DB4" w14:paraId="59894E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39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2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64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C9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9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1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8C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CC0CA9" w:rsidRPr="00325DB4" w14:paraId="712DE3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2A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8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6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4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EE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3B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E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</w:tr>
      <w:tr w:rsidR="00CC0CA9" w:rsidRPr="00325DB4" w14:paraId="3D2F66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9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86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32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1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A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20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04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</w:tr>
      <w:tr w:rsidR="00CC0CA9" w:rsidRPr="00325DB4" w14:paraId="265D2C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F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F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46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0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D9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42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7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D10B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38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04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0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D2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32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9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05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68C9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F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6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29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FB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6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87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65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CE5C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57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7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6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41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F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07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3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</w:tr>
      <w:tr w:rsidR="00CC0CA9" w:rsidRPr="00325DB4" w14:paraId="3E3B95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21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D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2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6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C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69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35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768B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4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E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C9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A0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BB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E7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A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0B33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7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1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9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F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07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B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91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</w:tr>
      <w:tr w:rsidR="00CC0CA9" w:rsidRPr="00325DB4" w14:paraId="0A4343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80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C3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E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C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C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F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A3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7DE2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DD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9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6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B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FC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4D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6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F4EC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60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77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B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528085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3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D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AA8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C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1A89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4D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C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0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BC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B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1177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0C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D2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</w:tr>
      <w:tr w:rsidR="00CC0CA9" w:rsidRPr="00325DB4" w14:paraId="52B4B3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5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D0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E0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34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9B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D8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15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B985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F1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C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5B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2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0C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4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5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9C10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FB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FB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C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6D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A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0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1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3015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4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6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BA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D4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FF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82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D3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EE19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6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48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7A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9C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B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1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8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944A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A2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F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B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EE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1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F7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0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BB34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0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8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0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2B0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DA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A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D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8B86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75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1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0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C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B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47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6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84F7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F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1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94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25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AC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0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ED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2D5C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3E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C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4F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1D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6B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C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7C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18.81</w:t>
            </w:r>
          </w:p>
        </w:tc>
      </w:tr>
      <w:tr w:rsidR="00CC0CA9" w:rsidRPr="00325DB4" w14:paraId="720533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D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4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B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32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A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8A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9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B6A6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C5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32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C7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BB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12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2E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E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36E3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9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D9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CA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2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2C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F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F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3026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38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96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3A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6C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3CC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96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92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BE3E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A4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E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F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C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09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D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5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6AD8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21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2A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3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3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19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2B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87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6BF9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27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E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55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5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5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EA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5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E5B5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1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DF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D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F4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00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7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D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A9EB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7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1E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D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DA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6C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49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D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34B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77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2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9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A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C2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0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A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F75A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FF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713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2B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F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4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F4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D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41D7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9D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E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8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F0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3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2F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C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12.91</w:t>
            </w:r>
          </w:p>
        </w:tc>
      </w:tr>
      <w:tr w:rsidR="00CC0CA9" w:rsidRPr="00325DB4" w14:paraId="428114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EB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C7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2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1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8A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F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61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E462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21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7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FB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9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3E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FF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FC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A389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7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4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60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3B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5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6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4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3CFC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B3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D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4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1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6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83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F5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6F2A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C9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6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16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C2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5B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F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0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C5D2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CF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7F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C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1A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84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2A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F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72C2EE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CD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4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BC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12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B8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0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BA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9424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E8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364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22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6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8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06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9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725D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7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97F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0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13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0E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51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50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D6C8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2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A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3C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3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0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2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6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9BEA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B4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91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1C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21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C8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00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94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2DFF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6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33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540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2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32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08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5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D4DF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6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04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9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8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C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9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8E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52E7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A7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94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69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B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46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01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5A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BA45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3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76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BF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7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6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FA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C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FEAF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4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93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96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4A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8F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B1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EB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B260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8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D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21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F1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2A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5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B1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5AF4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5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3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DB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A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0B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0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3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9.84</w:t>
            </w:r>
          </w:p>
        </w:tc>
      </w:tr>
      <w:tr w:rsidR="00CC0CA9" w:rsidRPr="00325DB4" w14:paraId="7E977F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2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83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0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A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37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1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6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9E55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A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2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8B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0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3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0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61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8BFD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E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24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E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0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B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4E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3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9.28</w:t>
            </w:r>
          </w:p>
        </w:tc>
      </w:tr>
      <w:tr w:rsidR="00CC0CA9" w:rsidRPr="00325DB4" w14:paraId="33276B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59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3E8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51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4C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7D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70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7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DC28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7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8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1E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7E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B1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E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61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463002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5E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D2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22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6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A4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1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D7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219B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D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FE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8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F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70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8E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84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B27E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2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F26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AB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3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C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0A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B6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E094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3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1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2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16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D41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5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4B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AEE0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E3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9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7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6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7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2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45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AFA7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B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E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5F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33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2C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0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38B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6869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4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01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E8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16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9D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F3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2E5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6983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8E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0A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B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E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7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4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E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DA2D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A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A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F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08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5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4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F4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0AC1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0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BC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C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B8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2F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FE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F7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1B52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08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95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B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C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8D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3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33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347C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5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5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1C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1A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29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E0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F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6322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3E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BB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74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13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68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1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4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BB8C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44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B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2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51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C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8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DA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A691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B55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B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C5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8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7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8A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F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FB22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35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DD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CA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44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5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5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55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B152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4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3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D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21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8F5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0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81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B5F1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7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F3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B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3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B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6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85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0DDB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D3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E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49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A5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4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28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AD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FA75E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B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365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E1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D4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1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5B7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A7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DF81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F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9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F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48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E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2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6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9E76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0A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8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9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E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6E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F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3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CB16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4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63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A4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F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488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04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5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0E2F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A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40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80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AC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C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9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F7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ECA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D6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17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41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AF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93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73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B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1F21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3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4C8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F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70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2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31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EA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EB9C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21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4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0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2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CD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A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34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831D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50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FA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B2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8C0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C4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96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3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E0CD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CC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D1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6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E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5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45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6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64DF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2E0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CF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1D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91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F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9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2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1BC1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4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97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F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5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C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8D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16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DF3A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F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DA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E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6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1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B0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E5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82D5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5F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3B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7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1F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ED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6E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7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3CF7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BF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5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C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A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D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D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CD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A458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A7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8D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C5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A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7F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E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B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0735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C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C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58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C8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3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26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D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807E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DC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A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8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C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F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5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C8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DBE2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4B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8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4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A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9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75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5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CC0CA9" w:rsidRPr="00325DB4" w14:paraId="2847AE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7C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A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4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0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41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3A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E7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A95F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A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5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F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C1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4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F93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85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D01B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FD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B4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8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19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1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0A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57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3DEC6C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9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E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44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C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9B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3C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5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8039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50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39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11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4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8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9C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7E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2E7C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B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D9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4A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A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2E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8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1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6AD8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2B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33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7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69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EA5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E5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3E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E706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0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F5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35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6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87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0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7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</w:tr>
      <w:tr w:rsidR="00CC0CA9" w:rsidRPr="00325DB4" w14:paraId="2D240E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C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B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FC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7D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9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C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C1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2BA60A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A8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CE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04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A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2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C2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8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EE7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6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25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B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CE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41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D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EC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3.80</w:t>
            </w:r>
          </w:p>
        </w:tc>
      </w:tr>
      <w:tr w:rsidR="00CC0CA9" w:rsidRPr="00325DB4" w14:paraId="3D30D0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59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86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5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5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7F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4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6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0CE7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2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DBA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2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A6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4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2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3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2EF779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EA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04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97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E6D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3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CE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8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1441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8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E5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5F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D5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49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3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B6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6CF1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E8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A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B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C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00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9D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47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717E83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98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1F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B5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F7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2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B0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BA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A845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7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AF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8B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79C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4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E5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49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0D88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D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90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3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9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0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61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33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6331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4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96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1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12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1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CF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86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6BE4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9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14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CC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E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B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B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9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E23F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14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7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3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08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F7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A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9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6395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89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6A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2A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A4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1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D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E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</w:t>
            </w:r>
          </w:p>
        </w:tc>
      </w:tr>
      <w:tr w:rsidR="00CC0CA9" w:rsidRPr="00325DB4" w14:paraId="0E2AFF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B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57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A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1A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A7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57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D9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</w:tr>
      <w:tr w:rsidR="00CC0CA9" w:rsidRPr="00325DB4" w14:paraId="56BE46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CD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20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5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F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01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7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95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68F6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57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E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E2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E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60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1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76B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0D1A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7C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A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4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B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E5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0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2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2FE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5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B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D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62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FC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20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7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B8CE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C7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66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44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BD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D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6C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142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E7D4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2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DF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D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0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BA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4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2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F884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0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7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3B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8ED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F1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DC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66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A0FE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AC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18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72A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C3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2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C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14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27FE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C5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7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8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4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51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7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2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188C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A4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F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5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86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EC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2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3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2C7C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50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F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F2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345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D3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B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F7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CF4C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76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22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B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64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3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DD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8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5CA0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1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6D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06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DB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B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FC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7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ACEB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5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DB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1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68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EF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1E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F8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6D01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79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7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7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C9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68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9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2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</w:t>
            </w:r>
          </w:p>
        </w:tc>
      </w:tr>
      <w:tr w:rsidR="00CC0CA9" w:rsidRPr="00325DB4" w14:paraId="0071CB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C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D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6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F5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9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569122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C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A6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</w:t>
            </w:r>
          </w:p>
        </w:tc>
      </w:tr>
      <w:tr w:rsidR="00CC0CA9" w:rsidRPr="00325DB4" w14:paraId="6D6BB1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A3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C7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BA6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E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9E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9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0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A93E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D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3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9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E8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8A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42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B4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08C2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1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04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7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5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2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C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E5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0571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24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6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E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08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F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33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C4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A5E8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2D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09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F8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6D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F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81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64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26.22</w:t>
            </w:r>
          </w:p>
        </w:tc>
      </w:tr>
      <w:tr w:rsidR="00CC0CA9" w:rsidRPr="00325DB4" w14:paraId="5F6461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3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4E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6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64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B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45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7F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9E08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A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6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21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1A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AE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08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98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5D22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2A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E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B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BA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77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27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7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53EB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A1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40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4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A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0A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E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8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CD6E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8B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F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27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22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3D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8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45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8E9E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DB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B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1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0A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7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D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3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7EEE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E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958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3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6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84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D6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BB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F144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6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F9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D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4B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CD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C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1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90E9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D0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FB9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E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10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76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8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6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FD8F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0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F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B6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2D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D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B7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47E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7F1B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7C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2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73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A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45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8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BB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B345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7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D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D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29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2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2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5C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5684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B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91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1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1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1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47B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8F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A459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5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7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CF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0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0B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52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74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521B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D8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82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C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A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C3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99A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A6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D8D1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E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BF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65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3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19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3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C0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66D7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37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56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88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9B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37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1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2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2E7A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45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D7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2B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78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73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CA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A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6E7C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D5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DC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A1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46D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96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5A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C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3B6B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B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C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B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B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63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552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9A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FF38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36D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C42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7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0F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5D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1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3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134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3E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59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D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7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5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A4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1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0ED2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C7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26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0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6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7F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5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CF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A495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31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AF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66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C8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E5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9B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7A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A11D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08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0E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C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E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7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A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DE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8200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91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A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7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77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4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E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3B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33A7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2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9A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F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C55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35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1E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F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9DEE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6F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2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B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0F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AC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F9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4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B927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D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5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A5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2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CC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12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78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37B6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8C0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F3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C2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B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05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6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98A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D3F6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5A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0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464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E8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A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AF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B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EDC7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5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7C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3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4D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3F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C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6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069A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2F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5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06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A4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9F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D6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7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5D4F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BF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B8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B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D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2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42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0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1ABB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C5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F1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CF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1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7B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85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2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3882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5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A9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22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B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9F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E6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F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677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7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FD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09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36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A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1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B2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6E79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D6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0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0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4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49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7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0B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D058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00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0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F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1A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5D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71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24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8076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FF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70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2B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A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17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C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9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8620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44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8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90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4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59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ED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0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9002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91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E0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D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54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5C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E0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A6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CB25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6B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4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E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6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5F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E9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4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1221F2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4B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A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A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8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DC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4E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F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D085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E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E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8B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6C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A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EC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AD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1D8A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AA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D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0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88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41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8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F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F6DC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4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6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2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61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42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AF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879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1D58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2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5B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33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A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F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82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9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7C90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EE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9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F1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E3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65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88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52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D42B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8D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09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B3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73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F8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1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DE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2FB9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B7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7A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79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2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7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A9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32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5A47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F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D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8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0E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D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9E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6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54D2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57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8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A0D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AA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D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C2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21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2927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6B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6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C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F6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2E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4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D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7E4B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1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D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0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AE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B9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F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73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F1EF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C7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AA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E5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84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C7F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59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64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8633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2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7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3A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E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31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82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90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398E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4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60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D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21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95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6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7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7849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16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1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B3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3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BE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E6C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01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78EF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7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1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1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D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4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F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FC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8F08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52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A8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F4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1A8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3C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CD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C2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CCBA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8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C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70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10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1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F6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1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A3B8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A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11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9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9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C9D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3B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DF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ADC6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A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F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64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4F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23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BA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9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2AB8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D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04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3C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2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86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EF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7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C119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4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E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5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6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4B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F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17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C551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3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7D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D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7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A6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1D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FE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4E6E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74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4A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78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B9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A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0F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0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5F89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F2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5A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9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A2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1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78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B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1D44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05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6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DB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924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607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91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F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5C40D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F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EC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2D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0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1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D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52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ACB1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B1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A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3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D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7C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C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B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FFA87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6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35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7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8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9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F8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B4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74BE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B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2F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0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6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59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1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D1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9578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05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47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A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1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E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ED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0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0701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2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D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CE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6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A9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DE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1B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6C02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6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5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5D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5B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D8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0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0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EF0F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79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5F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0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31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F5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C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32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013D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1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0C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A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E9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6E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80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D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9691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2D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DA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C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04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89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4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F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DF32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8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75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1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9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9A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0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B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325D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31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6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D4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A3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0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9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CC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C2B3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B5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4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3C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05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1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3D8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4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5F3A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A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B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F2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2B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B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8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B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F421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1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2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A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07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A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5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C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BD1E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8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F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72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5C3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2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E2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E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69BB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2C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2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E9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E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52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956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4B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6542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0D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20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B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A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1C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7F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3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F451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EB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882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30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5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BC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4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32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4BDE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3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4E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89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4E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3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B3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9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5C79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8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6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92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6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A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6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4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C092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5D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9D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D4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0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C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43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E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455F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FD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4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8F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1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01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81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5B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BD02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1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326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7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0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F5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1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5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CFCA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E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11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A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7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5C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2B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A7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19AC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E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DA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8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3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B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8B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E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173F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9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4D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41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2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73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BC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8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5639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7C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12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6A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CC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D1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3A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B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D378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A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51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C9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02A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74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6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CA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617F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D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3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C3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8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B9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4C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AE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F15E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46D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1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6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16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2E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9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4E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191B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C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15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54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E2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EA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BC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1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AED8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4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41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2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1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BC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6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65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2.19</w:t>
            </w:r>
          </w:p>
        </w:tc>
      </w:tr>
      <w:tr w:rsidR="00CC0CA9" w:rsidRPr="00325DB4" w14:paraId="75E1D8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D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D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6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9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DF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9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2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4F2A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F7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62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E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6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3C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96C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E8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8928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E3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2F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A0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B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C5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A51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1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</w:tr>
      <w:tr w:rsidR="00CC0CA9" w:rsidRPr="00325DB4" w14:paraId="4A619C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DF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F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E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2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C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3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3F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0BF1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6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C9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7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2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A4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D1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2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F16A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1E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7F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1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4B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49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62A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9D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006F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E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45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86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62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6E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A9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E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AD34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7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8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01F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1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88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65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06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6D5D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58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F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23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1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9B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ED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6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</w:tr>
      <w:tr w:rsidR="00CC0CA9" w:rsidRPr="00325DB4" w14:paraId="38D964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64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B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3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0B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E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7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3D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D89C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4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E4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CC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E8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C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6F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7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D10B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10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F4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41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C5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9C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5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73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5E24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3E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93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92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A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53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4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AD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F723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D0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B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A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E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E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D0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A6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10.26</w:t>
            </w:r>
          </w:p>
        </w:tc>
      </w:tr>
      <w:tr w:rsidR="00CC0CA9" w:rsidRPr="00325DB4" w14:paraId="327387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6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9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4B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B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B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EF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9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37C4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2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E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5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3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F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45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9C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552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1C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FC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E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4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5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550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1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B9CD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E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29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4D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F8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627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3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CC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D8D2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A9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D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D9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7C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7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0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F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B43E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89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2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F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8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27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32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C0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B2EF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6C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4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C9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2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D4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2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4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0BF0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A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B8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DA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3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A2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0A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8A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1389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5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75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F9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B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E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C3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2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00A5B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B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4BB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91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CF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95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E3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80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29FE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79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6D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6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7E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1A6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21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1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4230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F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28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06A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4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4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1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B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</w:tr>
      <w:tr w:rsidR="00CC0CA9" w:rsidRPr="00325DB4" w14:paraId="198D8B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D0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CC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14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A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E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95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3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EFF0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F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9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F1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0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E2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A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F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7888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F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8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5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4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E1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A8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49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36A3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A3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9E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ED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B46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580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9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4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B1B9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87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FE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2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E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AA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60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6C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D690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0A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F1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E2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9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B4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D1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B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FD5C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51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07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C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6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44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D7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C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AE6C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B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4A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E4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F8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26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C5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39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B535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2F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69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5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50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5A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2C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B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68BB1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0A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D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2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5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5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E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A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399C9D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4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E7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6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50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7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07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36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6D19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10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68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47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07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01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5E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3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CC0CA9" w:rsidRPr="00325DB4" w14:paraId="676991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7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4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2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F8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3E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D2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CD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D022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F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9A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28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EB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6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04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8D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D983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49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F5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9B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374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3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5B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1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</w:tr>
      <w:tr w:rsidR="00CC0CA9" w:rsidRPr="00325DB4" w14:paraId="10FBAC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C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A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62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D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2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BF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1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1DCB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0E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B22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34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AA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5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9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89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47DF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D94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4B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7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ECC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699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D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9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4F1D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8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7B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5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0E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E8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93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5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860F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99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F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5F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A1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C4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523195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D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C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</w:tr>
      <w:tr w:rsidR="00CC0CA9" w:rsidRPr="00325DB4" w14:paraId="0D675C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CD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C0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2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2B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3B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9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4F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F9D9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12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B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E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4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DA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6B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27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7705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3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69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D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0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E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5A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9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E65C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B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1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1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3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5D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07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B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D3D5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F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7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E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E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49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3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62E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1F30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7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B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6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D8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60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D5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80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A0F2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6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2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00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42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78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9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85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</w:tr>
      <w:tr w:rsidR="00CC0CA9" w:rsidRPr="00325DB4" w14:paraId="3B0CB6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9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25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12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C2E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A2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F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2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F20B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F2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30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B8C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B7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4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B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27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91D0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DF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9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B6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4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91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48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C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1DFA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5F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B1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CF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18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3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84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7E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9617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9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92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D5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F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65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09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7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B410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E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8A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E1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E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96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89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2C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401E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08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79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B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21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5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0B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6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5262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84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04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4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3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41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D2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71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544E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1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65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6DD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8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74F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8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BE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7903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C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B2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1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A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F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0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CD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BDB9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A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DA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4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4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C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D2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0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96A4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2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0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69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E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3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93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55F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D45F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FE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3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2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4B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D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75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F0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4693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1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F6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035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93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C4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16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1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C4E5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0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3F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B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B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86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5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F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FA31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B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7B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A9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0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A2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76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D7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273C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89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09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A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5A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2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AA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4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4605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A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7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40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9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03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0E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68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394E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04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40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28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2B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81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6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E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B13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38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3B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F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4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1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1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67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AE8B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9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C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8D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33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D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72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D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AB19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9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1D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C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97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C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A8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F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C3A7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2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3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0B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2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E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FB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7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FAD3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A9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47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1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3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CD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E9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E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C320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3B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E2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8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2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22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19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E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93C2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6B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3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94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8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BF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E9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94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668F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14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8E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4D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D3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7F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11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50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AAF11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0F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0B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99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AE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7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D0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94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C74A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DB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F2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D3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58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9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0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A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EB352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0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4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B4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58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F2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01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7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D3824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34D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A5A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B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0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53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66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2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EF59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F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F4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1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3A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411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83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92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6D55D5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B5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24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8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C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DD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2E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0D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DE32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A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F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D8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7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42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EE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83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6121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72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A7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4C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1B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B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7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C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C41F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3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F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9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B0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C7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F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8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6294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66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F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3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4D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DB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6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E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</w:tr>
      <w:tr w:rsidR="00CC0CA9" w:rsidRPr="00325DB4" w14:paraId="686BBF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3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FE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B8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7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7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FC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A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B43B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9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5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D8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2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BE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F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C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28B1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B9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16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B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AF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478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E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B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3.91</w:t>
            </w:r>
          </w:p>
        </w:tc>
      </w:tr>
      <w:tr w:rsidR="00CC0CA9" w:rsidRPr="00325DB4" w14:paraId="7B7F30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92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7B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D3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F8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9D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A7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8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576D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DF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9A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E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40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B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61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AD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4C58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C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B1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4D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E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AA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DF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F8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10EC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F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7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33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0B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1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5C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64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77C2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B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A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F2F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6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D7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93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E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</w:tr>
      <w:tr w:rsidR="00CC0CA9" w:rsidRPr="00325DB4" w14:paraId="193757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5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6E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CE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6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A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DE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62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7D9E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67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2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4B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5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5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EC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C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E78E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9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2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918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B4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77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7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F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ACAB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C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B3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8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8D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86D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77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33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7E81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19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E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71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4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0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2E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03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BFD8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6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10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C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A2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29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55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B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DC38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07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A8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1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523249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F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5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E8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D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18FF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F7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EF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72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CF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A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6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4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8DF2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1F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8A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49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E0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A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A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A0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27F3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E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D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0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A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E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5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09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DA6B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A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8D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5D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A42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89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1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7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B584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9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0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8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C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23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1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22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13E9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5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C4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34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E3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B1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49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8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9846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5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8E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7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C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E8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04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D0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76F1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5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C7E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C23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B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4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6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5F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45F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AE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7B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0A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5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1C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C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A6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2629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55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86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AE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46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C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E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8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F589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E1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BF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40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12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4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FE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2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D4DC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42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51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ED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6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00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A8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90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EE13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F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E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7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6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4C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3C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9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C815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10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A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2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74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6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E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5F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FCB7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71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228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0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1C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92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B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97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1CD5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3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4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8A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9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09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C1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CE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</w:tr>
      <w:tr w:rsidR="00CC0CA9" w:rsidRPr="00325DB4" w14:paraId="1539A8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1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FB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D8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3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1B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E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94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C63C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7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80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47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2A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5D1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FC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73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94F6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A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5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95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CD8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8F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3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8D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ECCA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B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0D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78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C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AF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5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6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6900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89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95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7E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4F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1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6E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17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8B40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5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10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F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C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5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B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E9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15.82</w:t>
            </w:r>
          </w:p>
        </w:tc>
      </w:tr>
      <w:tr w:rsidR="00CC0CA9" w:rsidRPr="00325DB4" w14:paraId="3220DE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20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4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8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F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D0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47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67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84F2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5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BF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6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98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8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C2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F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15.31</w:t>
            </w:r>
          </w:p>
        </w:tc>
      </w:tr>
      <w:tr w:rsidR="00CC0CA9" w:rsidRPr="00325DB4" w14:paraId="489080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5C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2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B4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70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E7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AEF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7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8132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B04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A9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4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F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5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49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8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ED60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E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1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DC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E9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B8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A4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0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ABD4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C9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48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9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7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41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F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D9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E654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63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9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7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9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B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5D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6A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C2BA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5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9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8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80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D3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15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8E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96E2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C5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04C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09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0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7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DC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5C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BCD0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3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EB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F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C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E0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6C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7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2747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2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3E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D5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8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3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09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E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3BAE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D8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BF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F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5B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5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C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3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17252B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11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F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AB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4F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56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2F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6C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9F81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8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3F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23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95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C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E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30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22B3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79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7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1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5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D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26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57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8D62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B3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A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D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AE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14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84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1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5622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E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7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8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5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5B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5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1A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4A73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8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B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3C0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EB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FC3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D4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9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7A49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4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5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F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6E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4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89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4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731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1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30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A7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C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39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C9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51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546E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B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92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C1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4D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B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0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5A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3C06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CF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0E7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9A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07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C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7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2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25FA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2E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9B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7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B7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4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3EE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8E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EC8F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8C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42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709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1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15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FF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340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3FCB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89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96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5A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19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77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02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50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5DC9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2B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DD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78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E7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0E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8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9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14E6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7F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F9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4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16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3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2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B6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F9B9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F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16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35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7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BF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1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A9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09A8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E1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F1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57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1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BC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9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55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DBE0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74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97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A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5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31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4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2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193DF7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F8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48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79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2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30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76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9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C33A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D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F8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AE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E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E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59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E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5DEC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3E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8A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1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F4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D1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C8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1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2541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9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EB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42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1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E3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7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C4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0D34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24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77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60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75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7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F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A6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086E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08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7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D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51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99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D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5C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07D7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E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9B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1F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C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7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5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E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1CEB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A4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3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9B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06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09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0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B9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9E82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91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9C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E9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9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E8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74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82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BB37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9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A6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B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62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16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27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F5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6A4F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C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4E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F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A1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C1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E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43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F1CD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6F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3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FA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CE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F0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9F6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26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33A7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A7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4B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8C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CA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07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BC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5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5A2D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5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FD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4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56A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E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F2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C1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DB3F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D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2F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C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259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F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00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3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F964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E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C6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1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78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B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9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61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8C4A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1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52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AF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04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5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9D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5A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52E5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A7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9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37F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81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9A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CEC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57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399C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D21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F6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1F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2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B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D9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E3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B0BA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7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93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A9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09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30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C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E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4.32</w:t>
            </w:r>
          </w:p>
        </w:tc>
      </w:tr>
      <w:tr w:rsidR="00CC0CA9" w:rsidRPr="00325DB4" w14:paraId="79F25E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B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AA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EB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B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B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E2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5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C66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D6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8E4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A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E3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AD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D1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2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C052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17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03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C9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4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3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6E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F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8237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86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D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6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59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E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1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7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E28B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FE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0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A0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E1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4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2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7A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0DE1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2E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0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B5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A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A5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F3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14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9EC2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C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6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F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C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4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E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3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816B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75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FD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4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F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8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F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94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96E2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18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ED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5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B21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0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AF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C0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D8CD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BF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C7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19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77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1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01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C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5D48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6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5F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D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81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3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D1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98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F8E4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56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3A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C2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C8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8D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97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B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C951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B7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4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A4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6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9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3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61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2.20</w:t>
            </w:r>
          </w:p>
        </w:tc>
      </w:tr>
      <w:tr w:rsidR="00CC0CA9" w:rsidRPr="00325DB4" w14:paraId="778133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78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69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07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91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9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EF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33C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1A9A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C6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1C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90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6BA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0E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8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C4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EFF1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08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A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12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0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77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533130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B5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EB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</w:t>
            </w:r>
          </w:p>
        </w:tc>
      </w:tr>
      <w:tr w:rsidR="00CC0CA9" w:rsidRPr="00325DB4" w14:paraId="1D85CE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4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4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5F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C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B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01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3C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BE0A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1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2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8A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1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C5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60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C6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25FE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7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97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8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16B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D1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5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1E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</w:t>
            </w:r>
          </w:p>
        </w:tc>
      </w:tr>
      <w:tr w:rsidR="00CC0CA9" w:rsidRPr="00325DB4" w14:paraId="22325C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3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8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C6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67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12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94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D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ADE7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38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46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4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533079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EB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E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F0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E4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651C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C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F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8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AF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B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99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62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024A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3D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3D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AE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DE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7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AB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6F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C7DD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57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3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E8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23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C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8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44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A313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7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4C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55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D7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7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15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9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C2FF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3C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F5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4F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E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2C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3F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ED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289E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C9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7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5E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0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0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F5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50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31F8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E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B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6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7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4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7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B78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9381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7C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5B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83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9E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AD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94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53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1774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F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E7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B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0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2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B5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D1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B8C0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A7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21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12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FF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AD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CD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58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98A6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CA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6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C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2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4A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A1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F0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EB51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0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9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1C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97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B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2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93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3A7C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14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A40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34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6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8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DD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94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</w:t>
            </w:r>
          </w:p>
        </w:tc>
      </w:tr>
      <w:tr w:rsidR="00CC0CA9" w:rsidRPr="00325DB4" w14:paraId="3A1E86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54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9E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58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545125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09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4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C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C3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E5FD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AB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C0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4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7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5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8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F7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F068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91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A2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5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3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05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A3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E1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06FE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B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6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D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7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C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3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BA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E2B6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8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94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E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0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45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4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0A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D293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71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2B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8A6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33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9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A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AA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A238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4B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57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1D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E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88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7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0F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C531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61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1C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D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8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CA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E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7C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51D1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C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0C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952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5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4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35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CC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E7C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420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00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7F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2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C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6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F0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5670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53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7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F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43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1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24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BB5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5066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F6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39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4B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6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62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6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0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A25F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BF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33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DD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39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2F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5D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F5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999C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7C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448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6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57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0A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F9E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74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BAFF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9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D7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D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3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E28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A0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9F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BF7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B9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A4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77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D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6E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2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0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697A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B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2D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4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7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8F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2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2D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8DA4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F3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CE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3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24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3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E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7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3C5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9A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FA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9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B3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0F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F6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9DD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F36B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C1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0FC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A0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BF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56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A2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6A5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28.70</w:t>
            </w:r>
          </w:p>
        </w:tc>
      </w:tr>
      <w:tr w:rsidR="00CC0CA9" w:rsidRPr="00325DB4" w14:paraId="3836C0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0EF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1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C1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7F6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7B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3D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C5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</w:tr>
      <w:tr w:rsidR="00CC0CA9" w:rsidRPr="00325DB4" w14:paraId="1BD329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03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48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81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C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8F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32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55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B43C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BD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29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C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D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7C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C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B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CD7A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4B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31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1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28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C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9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4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E3BA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3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BB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5CC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2A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F9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17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9A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2663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91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1B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0E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22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F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15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B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51C3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8D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53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9FD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C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9B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0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2A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89C8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1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88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1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9E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91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FD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C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24.57</w:t>
            </w:r>
          </w:p>
        </w:tc>
      </w:tr>
      <w:tr w:rsidR="00CC0CA9" w:rsidRPr="00325DB4" w14:paraId="1DCC91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0C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15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05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0D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5B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90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58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FC47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1B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53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4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41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5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7D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DA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6824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2D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B0E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48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D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6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5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0D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24D9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0F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75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9C4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470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A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5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DB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28C7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5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E0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7F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21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A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D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E6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5077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1E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0F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1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C8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3B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2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4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D3B0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9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13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26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E6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8E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21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A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7990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9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58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F1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1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BBB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6B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F5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77BC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8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85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3F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F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606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94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DF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0A292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F1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DC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91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42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2B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01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8B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3A74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9E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700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95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45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00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A3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F8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6B92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42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3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76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FE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FE7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60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00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18F6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E0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4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AA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21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E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34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11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A365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B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A2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30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6E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7D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E4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9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C7A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B5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32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66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2D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2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6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54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BECD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DE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3D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E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7A8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3E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D53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E0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337D57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8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C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07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56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78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7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FE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21.68</w:t>
            </w:r>
          </w:p>
        </w:tc>
      </w:tr>
      <w:tr w:rsidR="00CC0CA9" w:rsidRPr="00325DB4" w14:paraId="3DA9B6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88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5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A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6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8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A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E9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1B65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B8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B7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5A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48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5A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1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60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8478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3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5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E1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0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B8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52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A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8511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7CC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DE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EA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90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8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E3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E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69A3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F0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29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FE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FA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B3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2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F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67F8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74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0A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BA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8D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9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0A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5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0028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A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6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46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6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EC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70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3E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B879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E0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2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0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DD1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860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C3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A4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05A6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8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764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9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0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61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40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78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4737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3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D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53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A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49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0C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E7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3497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9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3E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35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8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6A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A6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3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FF52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A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2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55F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82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09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2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9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B77B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0E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34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C7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BE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A5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E8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F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0C08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95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4D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C5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6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4D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37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6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7B3F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EC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FB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67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217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32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24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BE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5963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D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7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9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B6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756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B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3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7DDF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8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8F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42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E9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B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DD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49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4045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5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417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37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3E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42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56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44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F6B0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1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F6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5D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EB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7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5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08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3C21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F4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D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3C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C7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2C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3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2A6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DDC3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C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5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D1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6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74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59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5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29F0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AA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3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5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DE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1C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7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3D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E030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B3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3A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A5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4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DB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9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B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A007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8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86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7C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41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6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9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2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4F4B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3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7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D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1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1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A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E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3C74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59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D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B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F4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C4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8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23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6B7C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E3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9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E7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4B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D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5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0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B4E4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E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59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E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E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CF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7A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2B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A43A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B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A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5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A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A4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D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92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15.29</w:t>
            </w:r>
          </w:p>
        </w:tc>
      </w:tr>
      <w:tr w:rsidR="00CC0CA9" w:rsidRPr="00325DB4" w14:paraId="730CFF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11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F1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0A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0B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A9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25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13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2812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5D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A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2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F7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45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35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B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0B51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8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C8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8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1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CC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1A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6C9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BA41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A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E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F7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3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4F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F2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A9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F2CF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8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E9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40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52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73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4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C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14.31</w:t>
            </w:r>
          </w:p>
        </w:tc>
      </w:tr>
      <w:tr w:rsidR="00CC0CA9" w:rsidRPr="00325DB4" w14:paraId="3A6B61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F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A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B8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A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23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F79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67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14C1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573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E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74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B9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3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1F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40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18DC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4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2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1E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D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FA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7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57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015E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9A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80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B6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44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5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C255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2C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3B37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63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3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9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EC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AD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C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6BC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7A93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7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76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4B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B7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92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10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70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379B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5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6AD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D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9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FC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8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F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</w:tr>
      <w:tr w:rsidR="00CC0CA9" w:rsidRPr="00325DB4" w14:paraId="23A5CE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8D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9C8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4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EB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0E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6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F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0B13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3B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E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E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77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96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E0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3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5A31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0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7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B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6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9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8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A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960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22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EC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9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59D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BE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01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7B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A0B3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D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4C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A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3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E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98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00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41FA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20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42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53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9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28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6E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6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D033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6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7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9D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09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C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2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3C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8115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D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0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09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2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C3E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A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C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9F9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6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5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5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94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9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7E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8D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604A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E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E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AA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F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C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19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E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822D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1D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3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B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9E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81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C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AB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12.56</w:t>
            </w:r>
          </w:p>
        </w:tc>
      </w:tr>
      <w:tr w:rsidR="00CC0CA9" w:rsidRPr="00325DB4" w14:paraId="409494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6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C7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34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F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1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F7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14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251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E7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CC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5BB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27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165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B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90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9C9B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71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D1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8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E9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2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EE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30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92EC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5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072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A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54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67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1FE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C8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2240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8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C2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51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0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5E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7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5E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0051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C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67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0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A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1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A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19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FACC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1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12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8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58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2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31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1D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25A612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F1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A6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3A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2F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6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59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B2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F29D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C7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3B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83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3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F6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86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22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5ED3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0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BF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A0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E4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A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1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F8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C0A6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DB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A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3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5B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E7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5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07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793AD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77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F1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1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87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A2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6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E9E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5C2117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00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0C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F23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16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A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EB2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10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D527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1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0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4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4C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D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D0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D5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F099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F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95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0CF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F7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0F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96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7E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E6F5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F1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FFE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B6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2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9F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FF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25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A711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2E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7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C1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F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16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C7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26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4FF6C0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88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0FB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AE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CB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384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91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A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EF86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BD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7B5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4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6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04F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8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FE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E7E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6B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C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2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3D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5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B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A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E3B2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3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9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81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4F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A6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A3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E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AC39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A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D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FA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04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F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72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F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FBEB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A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AA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C8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A1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1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84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9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934C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F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8B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A2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4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C9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8C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9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D628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4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53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88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2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ED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A5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02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1CD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0B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1E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B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68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3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DF4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1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F0D9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D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14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B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92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8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E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9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559E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C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4A9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BD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75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14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4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8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2C3E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A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8F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9D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16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06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12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6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10.54</w:t>
            </w:r>
          </w:p>
        </w:tc>
      </w:tr>
      <w:tr w:rsidR="00CC0CA9" w:rsidRPr="00325DB4" w14:paraId="17799F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E5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1F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47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D3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A52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D8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5E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44E4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96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C9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92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9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E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98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3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D427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D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B6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F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BC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4C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151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F7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10.23</w:t>
            </w:r>
          </w:p>
        </w:tc>
      </w:tr>
      <w:tr w:rsidR="00CC0CA9" w:rsidRPr="00325DB4" w14:paraId="66D44D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E5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B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5F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F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87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69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D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AF06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B8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48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5C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C1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C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25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C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AE7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E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FD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6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F71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CFD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7A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5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8B15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39F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2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95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AB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BA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27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59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9.84</w:t>
            </w:r>
          </w:p>
        </w:tc>
      </w:tr>
      <w:tr w:rsidR="00CC0CA9" w:rsidRPr="00325DB4" w14:paraId="68BC69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C15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5C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1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EEB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55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C4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6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2634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1E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596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97F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8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A0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D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26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3C9F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6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A80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A3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7E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F0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4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C6C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53D5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9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04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8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9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9C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DB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1.367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F5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</w:tr>
      <w:tr w:rsidR="00CC0CA9" w:rsidRPr="00325DB4" w14:paraId="6F70E4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C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C7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16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E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71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73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2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9.37</w:t>
            </w:r>
          </w:p>
        </w:tc>
      </w:tr>
      <w:tr w:rsidR="00CC0CA9" w:rsidRPr="00325DB4" w14:paraId="2DF67F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2E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42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E2B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059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96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D4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29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12EC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1F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81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C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38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2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47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30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3AEE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F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8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9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B7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72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C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B8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18A4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23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CB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56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2B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4C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F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6E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9A52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C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48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1B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B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2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D2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7B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6A55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79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12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E7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0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9E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0C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5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3AF0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ED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B0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F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5D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3A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9D9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59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B90E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8A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38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382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A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BD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E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1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079C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5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7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6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2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99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DE8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81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3A75D6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05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3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A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5C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63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1B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8E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75D359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83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05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E0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2F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8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5A1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62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AA24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0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74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DC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CA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17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A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8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085D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0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B8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2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DF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9A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0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4F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B5B7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43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6E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31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31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4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E8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16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D950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51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54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4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CA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8A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C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15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0FD7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0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B9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A20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C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1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B8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CF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390B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7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4F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21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C0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E2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A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B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54F3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CF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19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7D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36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AC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2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93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465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26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49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C2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08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DB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A2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62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719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39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F5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F2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ED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0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E5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17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9791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CB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C8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95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5D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FDD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04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A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9355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9BA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F4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1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1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9C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B76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F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709C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30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74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0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E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C3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B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5E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476F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1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C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0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1F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59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8F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67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5BB1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E2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93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99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F5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AA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C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8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9E4D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4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1DF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47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FB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40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05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4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4D1B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9E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67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3B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3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1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9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4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B354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9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66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C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E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8D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94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7F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C921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9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55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BF4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AB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2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40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A8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51AD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35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0D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A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CB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963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7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24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D09A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A1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2F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8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5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A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15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94B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756ACD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7AD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42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BE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A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0D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0F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F4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43A5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F1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B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ED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9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D7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4F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08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587A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B80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61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A3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66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C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B3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F6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AC87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45B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64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4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00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D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22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AD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E8B1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6C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D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27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2E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2C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0D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EE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A165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89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C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C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8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3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3F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07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8CF7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A28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2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0D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36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DF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F0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8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F79D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F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E6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8F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E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7B2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1F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80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B98E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D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3D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BC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4C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9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93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2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DDCD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7A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9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E7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C3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010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61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0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9A91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6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E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6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9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BB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6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06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E5FF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F8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1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32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A3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F4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FD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C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4014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2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6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0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9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8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3B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0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8A2E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7A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1F0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6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115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7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4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98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3E3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7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06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8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D4A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31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5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D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AA97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1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5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A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0F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8F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8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13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C95B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9F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B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0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C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33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04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5C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72A1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D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A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1A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D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3F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31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7B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60C09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9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5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E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F1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4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8A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B9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A341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6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2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09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6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7D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5F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AC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D60B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A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D9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E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6D6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1D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71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0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9CD3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C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06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6D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9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1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C6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DF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4958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EC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7B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9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4D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EC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10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61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1B3D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4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C92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C85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8D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16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96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F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1EF5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7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D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D0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C1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65D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56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57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31F9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FA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48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8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7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8F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5E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8F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3578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2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DD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A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C6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1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7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2F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B42C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2E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0C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E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AF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83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7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4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68D8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4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7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8D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1C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B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5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1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560D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7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F0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6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5D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F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54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8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</w:tr>
      <w:tr w:rsidR="00CC0CA9" w:rsidRPr="00325DB4" w14:paraId="5AF6B5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FC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0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C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91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B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00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41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FAAC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E5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C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D3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3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FF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28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E8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</w:tr>
      <w:tr w:rsidR="00CC0CA9" w:rsidRPr="00325DB4" w14:paraId="3C8BB4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6C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E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E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79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01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5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66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1FB5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5E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6B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07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81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B7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6A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C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3F0D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80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5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2F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5A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F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9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69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9FD0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B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90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A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04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1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1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28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97DC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F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D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31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D7E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F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F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BB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4.91</w:t>
            </w:r>
          </w:p>
        </w:tc>
      </w:tr>
      <w:tr w:rsidR="00CC0CA9" w:rsidRPr="00325DB4" w14:paraId="6183F2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53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27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08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DE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4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A53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02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</w:tr>
      <w:tr w:rsidR="00CC0CA9" w:rsidRPr="00325DB4" w14:paraId="28B084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B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3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B4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A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62D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69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08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1A3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8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7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3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0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BC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531088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FC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A0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</w:tr>
      <w:tr w:rsidR="00CC0CA9" w:rsidRPr="00325DB4" w14:paraId="1DF62D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18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6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2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43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75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9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2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</w:tr>
      <w:tr w:rsidR="00CC0CA9" w:rsidRPr="00325DB4" w14:paraId="4C4C23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F7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BD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DB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2F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7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D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B8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9D13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8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9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0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9B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2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7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9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DDF1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D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09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06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D5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9E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6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B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CC0CA9" w:rsidRPr="00325DB4" w14:paraId="2B6CBD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0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6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C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CB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B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EA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5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CCC7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6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6C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FB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B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9B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F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CF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CC36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90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50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FB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D60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FE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7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6B3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4A66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8F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3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5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4D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4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1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C8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3.60</w:t>
            </w:r>
          </w:p>
        </w:tc>
      </w:tr>
      <w:tr w:rsidR="00CC0CA9" w:rsidRPr="00325DB4" w14:paraId="57CCF9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9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E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D6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51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FE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E7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8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F411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2C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0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0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43F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45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8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78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4739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00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38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EF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8C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08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A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7D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3979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B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BA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7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70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D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5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4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96A4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24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44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1E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F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0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F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8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4B67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7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34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742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67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F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7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15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ADEF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A2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D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DB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A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CC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2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9D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7DB853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B6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F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D2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0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89C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A4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8F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4ADA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3D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BF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B6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2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3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88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51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5035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DD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A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A4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4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2C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88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5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618F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48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38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8B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01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A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CB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78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DD91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B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F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82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C5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A8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A6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7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</w:tr>
      <w:tr w:rsidR="00CC0CA9" w:rsidRPr="00325DB4" w14:paraId="3B9499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B00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A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F3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0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B2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6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C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</w:tr>
      <w:tr w:rsidR="00CC0CA9" w:rsidRPr="00325DB4" w14:paraId="42C96F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6D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9B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F1E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D0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3A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07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A2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EE09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3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FF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144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EC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DE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9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2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5785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6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2B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ED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9D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53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9D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EB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</w:t>
            </w:r>
          </w:p>
        </w:tc>
      </w:tr>
      <w:tr w:rsidR="00CC0CA9" w:rsidRPr="00325DB4" w14:paraId="438A58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5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A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64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4B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8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9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D8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</w:t>
            </w:r>
          </w:p>
        </w:tc>
      </w:tr>
      <w:tr w:rsidR="00CC0CA9" w:rsidRPr="00325DB4" w14:paraId="6C2B81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AC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65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2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A5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8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CE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ED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5EB4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3D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37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84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3A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C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4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91A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BFD3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09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8A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6E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13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4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531050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3A7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B1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</w:tr>
      <w:tr w:rsidR="00CC0CA9" w:rsidRPr="00325DB4" w14:paraId="78F557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B6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F3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58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4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04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19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BB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11.37</w:t>
            </w:r>
          </w:p>
        </w:tc>
      </w:tr>
      <w:tr w:rsidR="00CC0CA9" w:rsidRPr="00325DB4" w14:paraId="5BD890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63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AF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B0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F3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33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F36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B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C341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24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8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60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74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C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BC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9A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</w:tr>
      <w:tr w:rsidR="00CC0CA9" w:rsidRPr="00325DB4" w14:paraId="08A7E3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06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A2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A5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71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8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BD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34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8.89</w:t>
            </w:r>
          </w:p>
        </w:tc>
      </w:tr>
      <w:tr w:rsidR="00CC0CA9" w:rsidRPr="00325DB4" w14:paraId="40514D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79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C4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DC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CA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C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81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D1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8.78</w:t>
            </w:r>
          </w:p>
        </w:tc>
      </w:tr>
      <w:tr w:rsidR="00CC0CA9" w:rsidRPr="00325DB4" w14:paraId="779810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54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79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D7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29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2A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BF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1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A78D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5F9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4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8A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FD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C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B5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DD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</w:tr>
      <w:tr w:rsidR="00CC0CA9" w:rsidRPr="00325DB4" w14:paraId="177ABF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36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6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6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2A5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A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46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24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2F1AB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12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46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E7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2F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1D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81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A3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809CF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CA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B7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5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2D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83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0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1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6B50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98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6B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50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D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C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C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DF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5EE8B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5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3E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52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93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27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D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DF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691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84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2F6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D3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5B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A69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10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C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B2BD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8A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DB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88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B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4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58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90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E9E2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5C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741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7D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E6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98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13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2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2.97</w:t>
            </w:r>
          </w:p>
        </w:tc>
      </w:tr>
      <w:tr w:rsidR="00CC0CA9" w:rsidRPr="00325DB4" w14:paraId="03EEB4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0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25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9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7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0C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53D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A3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</w:tr>
      <w:tr w:rsidR="00CC0CA9" w:rsidRPr="00325DB4" w14:paraId="120032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2A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B5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E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5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51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1F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E9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</w:t>
            </w:r>
          </w:p>
        </w:tc>
      </w:tr>
      <w:tr w:rsidR="00CC0CA9" w:rsidRPr="00325DB4" w14:paraId="78704F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CC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4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C2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1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4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D45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BD3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E457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5C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98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0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94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0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6B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57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</w:t>
            </w:r>
          </w:p>
        </w:tc>
      </w:tr>
      <w:tr w:rsidR="00CC0CA9" w:rsidRPr="00325DB4" w14:paraId="3012AF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997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41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D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FA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08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46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88E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BEF2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25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F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6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E4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D08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7C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64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</w:t>
            </w:r>
          </w:p>
        </w:tc>
      </w:tr>
      <w:tr w:rsidR="00CC0CA9" w:rsidRPr="00325DB4" w14:paraId="05D2B9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64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FB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80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7B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FE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B9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E4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</w:t>
            </w:r>
          </w:p>
        </w:tc>
      </w:tr>
      <w:tr w:rsidR="00CC0CA9" w:rsidRPr="00325DB4" w14:paraId="3303E4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5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57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CF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C6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07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3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58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9044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D4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1E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EC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0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1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A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25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</w:tr>
      <w:tr w:rsidR="00CC0CA9" w:rsidRPr="00325DB4" w14:paraId="7A0E59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58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BB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A5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F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39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DE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E8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944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95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C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65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FF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CD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0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15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21E1E1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2A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B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B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CE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CCD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5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2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</w:tr>
      <w:tr w:rsidR="00CC0CA9" w:rsidRPr="00325DB4" w14:paraId="510CDF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1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E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D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F7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C6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9B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AC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5B09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F7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FD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91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B8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1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EF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195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9E00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B3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86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7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01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CD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43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A53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6.49</w:t>
            </w:r>
          </w:p>
        </w:tc>
      </w:tr>
      <w:tr w:rsidR="00CC0CA9" w:rsidRPr="00325DB4" w14:paraId="3077E9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C0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0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9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EC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8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E1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53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7F11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7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5F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9D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9A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0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BD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84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076E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F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6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2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A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2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D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EB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39B6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B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55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B2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3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C3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61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0E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5.68</w:t>
            </w:r>
          </w:p>
        </w:tc>
      </w:tr>
      <w:tr w:rsidR="00CC0CA9" w:rsidRPr="00325DB4" w14:paraId="32066E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2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3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8C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01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87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28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43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D045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78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B1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13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3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18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9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B5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AF55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70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21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9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DA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DCB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C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D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E2E9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E3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8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56A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D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B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0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64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3.43</w:t>
            </w:r>
          </w:p>
        </w:tc>
      </w:tr>
      <w:tr w:rsidR="00CC0CA9" w:rsidRPr="00325DB4" w14:paraId="4EC079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F36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AA5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40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54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8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B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49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7C4C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6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7C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5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70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06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27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12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2.86</w:t>
            </w:r>
          </w:p>
        </w:tc>
      </w:tr>
      <w:tr w:rsidR="00CC0CA9" w:rsidRPr="00325DB4" w14:paraId="5AA2C5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E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1C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35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2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B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6B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5A4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D48D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19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26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3E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F5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C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67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DC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</w:tr>
      <w:tr w:rsidR="00CC0CA9" w:rsidRPr="00325DB4" w14:paraId="004F56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14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559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DE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7F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C7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E8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DD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A54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0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1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A8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4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A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A2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16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2380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2C6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8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97E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2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E5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8F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DE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C22E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C95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37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5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8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C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CB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9A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E9E3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37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A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E0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C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3C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E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AC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BA20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D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4C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84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CD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D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65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3B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405A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EA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A8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7B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30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7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A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C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C7D8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6BA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78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D0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93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B0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49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85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0918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63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F8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A5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12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169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E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4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E1EA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36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E4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7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CD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5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CB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DF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43EB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83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B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C2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28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D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420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2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B546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AD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E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1D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AB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C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1D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9E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</w:tr>
      <w:tr w:rsidR="00CC0CA9" w:rsidRPr="00325DB4" w14:paraId="487443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B7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1D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33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C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D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3E4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5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</w:tr>
      <w:tr w:rsidR="00CC0CA9" w:rsidRPr="00325DB4" w14:paraId="76D380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55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22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23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0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6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37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C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0C70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F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12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FB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B1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0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35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7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</w:tr>
      <w:tr w:rsidR="00CC0CA9" w:rsidRPr="00325DB4" w14:paraId="3EC27B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35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AD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4E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0E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C3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55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01A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3C7449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AD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E2C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D3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98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EFC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5E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1A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</w:tr>
      <w:tr w:rsidR="00CC0CA9" w:rsidRPr="00325DB4" w14:paraId="1B9FE3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72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13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56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92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55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89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D2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7.91</w:t>
            </w:r>
          </w:p>
        </w:tc>
      </w:tr>
      <w:tr w:rsidR="00CC0CA9" w:rsidRPr="00325DB4" w14:paraId="13DDF6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6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CC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6E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B0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D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31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2ED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4F00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D1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1E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AA2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42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0B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0A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CF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118B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A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0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F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5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F2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5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0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</w:tr>
      <w:tr w:rsidR="00CC0CA9" w:rsidRPr="00325DB4" w14:paraId="5F0D28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03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56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F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24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8D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16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5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942A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D8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5F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F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CE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D8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D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1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</w:tr>
      <w:tr w:rsidR="00CC0CA9" w:rsidRPr="00325DB4" w14:paraId="636BA8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0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A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CA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BC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9BA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6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9D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397B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DE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C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81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59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6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F7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5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</w:tr>
      <w:tr w:rsidR="00CC0CA9" w:rsidRPr="00325DB4" w14:paraId="4A5777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5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38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D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0D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8C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6F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CA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3.53</w:t>
            </w:r>
          </w:p>
        </w:tc>
      </w:tr>
      <w:tr w:rsidR="00CC0CA9" w:rsidRPr="00325DB4" w14:paraId="37F504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DD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6E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F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9F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F5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B7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20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</w:tr>
      <w:tr w:rsidR="00CC0CA9" w:rsidRPr="00325DB4" w14:paraId="356A0D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7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97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7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3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F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BA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CB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931F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D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C4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26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0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4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05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CD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</w:t>
            </w:r>
          </w:p>
        </w:tc>
      </w:tr>
      <w:tr w:rsidR="00CC0CA9" w:rsidRPr="00325DB4" w14:paraId="054877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0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26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60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1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8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9F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2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5C87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01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BA4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7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4E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0B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01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E5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1888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5B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5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38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C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3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8C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9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C830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B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A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8A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E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00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74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25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A297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31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7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6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C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1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CA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4C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BBEE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CF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AC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AC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A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C5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E2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D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B4A7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5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56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03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BF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59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3D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9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1A19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AD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B8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03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89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C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A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4C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F0C8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C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52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A89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8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9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6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A6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BA59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30A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48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9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9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5A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55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74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15ED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63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55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B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7B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0C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87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4C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7A6D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B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8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5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CA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81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3B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AE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7134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C4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62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52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64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0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94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D9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97A2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D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1F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9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D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0F2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4E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BFA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38B3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9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7D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67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3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9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EED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9B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A094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99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C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6E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65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31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B3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3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0EA2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58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3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10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51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F8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8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9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0D4E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BD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D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59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47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AAA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1AC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B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FCA3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0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7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1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DD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E1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B3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78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3E73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10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29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75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9D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15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B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670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31.04</w:t>
            </w:r>
          </w:p>
        </w:tc>
      </w:tr>
      <w:tr w:rsidR="00CC0CA9" w:rsidRPr="00325DB4" w14:paraId="6CF4E6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1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6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1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F9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77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CA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E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107D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3E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09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1E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C4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80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6F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4D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D2BE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FD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54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83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E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CC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38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EA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A4BF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E5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12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7C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41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46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3D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C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48E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30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1F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A9B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72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7C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78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01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138A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41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BD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1F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46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65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C61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1C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4582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1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B7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B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3D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2B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E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3C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3F17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0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6B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0A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8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BA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7B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D3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D585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7D8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7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BA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B1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AA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06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2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6018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5D1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3E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A0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F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8A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3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8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59ED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CD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43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2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6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44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D3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2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7657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4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7E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7B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CD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9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C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FC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4C6B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A5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A5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D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B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F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D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72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5295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2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B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1D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6A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18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C6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F6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07C3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D6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B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C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21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DE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20E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58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CCA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F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32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6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AC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1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A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6E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3522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10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F7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94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43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548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388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3.053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5A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21.37</w:t>
            </w:r>
          </w:p>
        </w:tc>
      </w:tr>
      <w:tr w:rsidR="00CC0CA9" w:rsidRPr="00325DB4" w14:paraId="168AB7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B5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E2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1D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A0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71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6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37A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5A0B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34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28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0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C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D2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7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2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4CFCB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F8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83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2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00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8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4A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B2A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1EEA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733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97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9E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5E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DA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98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2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20.72</w:t>
            </w:r>
          </w:p>
        </w:tc>
      </w:tr>
      <w:tr w:rsidR="00CC0CA9" w:rsidRPr="00325DB4" w14:paraId="5469DE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7B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E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3A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AE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FC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35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16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2E33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29A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A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71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E2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E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53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B9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5B08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04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F3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6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C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CF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F3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92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6C50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B64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7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C2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5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08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F3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8F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19.01</w:t>
            </w:r>
          </w:p>
        </w:tc>
      </w:tr>
      <w:tr w:rsidR="00CC0CA9" w:rsidRPr="00325DB4" w14:paraId="118CE1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0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CC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6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3C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D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06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6D8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D775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D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F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3A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70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B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80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F8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DDCA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85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C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8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6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B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26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D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FEE1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0F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880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09A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01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F7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1C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61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CADC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A1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B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ED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2B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1A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E5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8F1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BAF9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E1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0A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809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1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FE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87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CAE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</w:tr>
      <w:tr w:rsidR="00CC0CA9" w:rsidRPr="00325DB4" w14:paraId="7C929D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2C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E2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19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DB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4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63C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0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BDF4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29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7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2F4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B9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1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61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4E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8724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6A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C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8F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0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C3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7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99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B6CA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9B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135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3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A1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99B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2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20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6D26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08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17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4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52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D80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17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6D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8394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A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75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78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01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D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FDA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28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FD59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D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B7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4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93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2A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D2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2B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A9FA5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DE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5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1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3F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B7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89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C1D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A969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6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D2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1D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26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66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1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43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385D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9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10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0AE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05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8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50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D1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FD2D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B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79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C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3E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B6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93E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46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7D08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9C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D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FB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AE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EE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6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AE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2E78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42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4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0E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B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DF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2B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5F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62BA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2F7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58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E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44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5C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0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E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E889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7F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96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3D0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6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157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A7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E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3AA8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5D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14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4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263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AB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2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EB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4D2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78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5C9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5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B1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10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FC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94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DEE9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6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F1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98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89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E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AB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CD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8F14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9C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F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CD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39F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60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83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D2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1437DB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F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26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45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2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D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C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58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C48A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959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E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B1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55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A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0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F12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7BC8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4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4B7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7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C73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B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C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43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176C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6D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5B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6DB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A4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A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C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63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057B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02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7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6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BF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74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A3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9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95D7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0A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5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15E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3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B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D5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38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29B9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88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F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16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CD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8E0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3C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3B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112A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AD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3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9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3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AA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F5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3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5F2D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53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6A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D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C4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6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4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3E6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46E1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C3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EA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84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6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C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50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B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DBEF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BF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82E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9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A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E2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E9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D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C60B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2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7C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AC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F5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A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82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2A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1546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4A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CC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4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C9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67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50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79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6374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EA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4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7B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63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9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73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800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1C6F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94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F0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CE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436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99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C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D1F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BC9C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892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BE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1C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4D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5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DF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DB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4EC8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1E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44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6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0D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2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F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11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71EC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1E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2D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F5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88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61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38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FE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9939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5E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D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6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EE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8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F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406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ABFD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84E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59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B4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EA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9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13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6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78A6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73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70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EA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84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6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B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27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6113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3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C5B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BF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7A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FC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8E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51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F586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4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0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8D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85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455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ED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F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3FC1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32B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1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B1B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98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FC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D8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C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BDED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E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53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1B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6A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6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68D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2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6058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8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7E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DB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3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2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2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E1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E24C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20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E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7C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7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F7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D6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0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9156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7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A9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EF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5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1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1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9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3E4C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6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6D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C5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D5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4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E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DC5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A481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1F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D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1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A8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9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0F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14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B2D3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DC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8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6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CE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0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3E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F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6A81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7C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92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D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CE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A1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04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14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B8B2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62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DE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9F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0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48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19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6D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9671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A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6B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4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637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6B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21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3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50AB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C8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37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06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7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2F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7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8E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148A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C4A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3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3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F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AA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C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9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9133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3B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B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46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52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0B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FD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9C5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64FA59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0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7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C8F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A2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D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6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C84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9940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0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E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8C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D05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20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B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6E0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80C4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A2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6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A9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63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E3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3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A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F225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B1C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3C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6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8A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521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58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B5E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31A4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8D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4B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EE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FB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C4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2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9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CF90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B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C0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F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B7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0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5C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D4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70FC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79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6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BAB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05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9BF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88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A8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683B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A9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6A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E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4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E4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9C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5E6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9DE4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BD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F7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B3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F4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C2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F6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45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E19E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3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62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7F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994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25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7F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AC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2EA1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6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2EA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B81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64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A0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E4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DA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2C4B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F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72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E7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2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5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05A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57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0A7B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7C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DF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E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8E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A0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F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9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00D0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F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3B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B60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68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9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21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D0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10.88</w:t>
            </w:r>
          </w:p>
        </w:tc>
      </w:tr>
      <w:tr w:rsidR="00CC0CA9" w:rsidRPr="00325DB4" w14:paraId="22B1F1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0A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278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A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36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79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5F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B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B7A3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01D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3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95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6CF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01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CB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4D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10.59</w:t>
            </w:r>
          </w:p>
        </w:tc>
      </w:tr>
      <w:tr w:rsidR="00CC0CA9" w:rsidRPr="00325DB4" w14:paraId="568352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D6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EC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FD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A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02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A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E39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901C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7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5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42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6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9E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8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7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8920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6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2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F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B3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4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B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11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10.31</w:t>
            </w:r>
          </w:p>
        </w:tc>
      </w:tr>
      <w:tr w:rsidR="00CC0CA9" w:rsidRPr="00325DB4" w14:paraId="12E692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D9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04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D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07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8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EA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C9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AD48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87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7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8F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9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A0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E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A1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9600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6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49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1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4D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85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7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3C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10.22</w:t>
            </w:r>
          </w:p>
        </w:tc>
      </w:tr>
      <w:tr w:rsidR="00CC0CA9" w:rsidRPr="00325DB4" w14:paraId="38323C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2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1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10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9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1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E6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E4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EABB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F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D8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49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6D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45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58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C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D8EB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09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50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8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15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39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F6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7E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C476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4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F2A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8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DD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1A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D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3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F9DE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98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60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5B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2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2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A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AF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5A5A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587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2B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01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99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07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2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52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299B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D1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95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2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C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B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6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6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66C1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0C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C3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A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0F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9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7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C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8525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B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69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0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3A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8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5F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C9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23C8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B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A0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DD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6B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1D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2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EC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07A0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68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6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37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7B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C6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8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C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C7D5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5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8F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6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9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D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6D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E9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CC0CA9" w:rsidRPr="00325DB4" w14:paraId="4B6A72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01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D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10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9A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4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95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3E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22DF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5C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75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9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1C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75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0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3D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A501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E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76E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85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9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2B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2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36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AA75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0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D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52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9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C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F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F0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4247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D9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0D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89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6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0A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A4A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D2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2699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296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067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DC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2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D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9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23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1567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B0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1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E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7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61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4D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8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06CA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99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B8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5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2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6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6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2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5AEB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34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C4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95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5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5F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B0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28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C9D9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E76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A28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39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2D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7E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B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F0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D61D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0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1FF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A6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8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A3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26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1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0511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C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C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00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61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F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81B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3F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443B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5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46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4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65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97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6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C9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4D70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44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2A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71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4F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DB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58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308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33C48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2A1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E7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02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48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42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25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C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1C71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7B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A2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3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A4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4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23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4D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7E74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AC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5A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E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A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8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67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B5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9ECE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E8F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7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7B4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6C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B8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75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436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DD20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57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AD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9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3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DCC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AD8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3D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3931F8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D2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3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3F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F7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72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57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AD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2EFF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544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51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F8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EDC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658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E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0C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0B42F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1F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4D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A1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321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01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05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2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A30A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B0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67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F9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02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C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A2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E2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0560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93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C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8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2F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EB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CB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3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B039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740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FD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2E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4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4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AF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8CF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46EC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E9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8D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9F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7E2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81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F7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3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E91C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91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CA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FD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D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101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6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69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7F91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8A8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9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5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F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F7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8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5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4FA4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C3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F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F0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D4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EB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4C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1E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86E0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5D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A7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D0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3D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EF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92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40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B218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9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60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D9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48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C8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C6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AD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CFD9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BE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EEE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1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AB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E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D3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26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B466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96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D60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1A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E77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2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22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12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5124C9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C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2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4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6E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E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3D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99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6040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E7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0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BB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B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2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39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36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C1DC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C5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A2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6C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2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B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E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BF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D9EF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A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E9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5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E4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2C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519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D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6F21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438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3C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04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61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A5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A8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FC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</w:tr>
      <w:tr w:rsidR="00CC0CA9" w:rsidRPr="00325DB4" w14:paraId="1C380D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5A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F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344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83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2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6A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3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4E34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3F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6A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E0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2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C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AC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F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D613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C3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1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8B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72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A4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D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E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391D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06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9B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2C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C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1E3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49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83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533F76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F58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77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B4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59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57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7C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6B8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2360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8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2C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4D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6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B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FB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80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6F4C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F1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10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C8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01E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0F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1D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E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A948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16A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85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F6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65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E2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B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90F5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E0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8C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C0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F0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E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24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B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EB02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D9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28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B3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2C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BC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E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B8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3802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3F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05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A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4D6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2E6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7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5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</w:tr>
      <w:tr w:rsidR="00CC0CA9" w:rsidRPr="00325DB4" w14:paraId="70344F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33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3BC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FF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7B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7D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32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54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89C0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3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6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81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B1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D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CE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40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6DA6F2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02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9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0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2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F2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D6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5F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EC97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52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BE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CB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C2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2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CC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3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253C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749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B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7A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73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D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9D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4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5594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19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460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B0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02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29A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E2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3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1760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8A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22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4D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13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06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F5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B9A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CA2B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B9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8D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1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13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8E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C2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ED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0B90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1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10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3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0D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B1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B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21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7C4E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45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F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53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41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A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C6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13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60BB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C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5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9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BC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00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8D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E4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3AE1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F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BF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B80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B05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DB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08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AA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4022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67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F9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50B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66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BEE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3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41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5562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C2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C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6E2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EA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A9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1E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D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8290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AB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8C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65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E2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61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5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BB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8FDA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31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ED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5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F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4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EE7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874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AF15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DA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C2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2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94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EF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21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C3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4CD4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3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F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7F5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2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86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9F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CA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2DA3F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5A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A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C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3B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8D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6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E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B8E2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51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0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E8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7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E91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0F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DE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C4C2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64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2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8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BB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CC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97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E8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256C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BA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57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F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58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E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5B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8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D2F1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0C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61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1D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832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2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D4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56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F55C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31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1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98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B9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D9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96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9C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B677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8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04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AB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E1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0C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D8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5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B404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D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C1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1D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565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1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0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D8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1D1C9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4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3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1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C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42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85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DB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ABD7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8C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3DB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E4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D4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1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25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4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2E7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B5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6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FF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ED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9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3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8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BE0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28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1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8F5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8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34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EE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1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2C89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7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C1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1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1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24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78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8A4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89C0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5AF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8F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42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75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77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7A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A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A6E3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9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8C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5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4AB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1D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EA6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617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8E7C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3F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18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8C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BE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3F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3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E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FC57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56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332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E6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E7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03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193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B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47FBFC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6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77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A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06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C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28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0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C129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632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0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06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85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F3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24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8EA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005D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01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2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D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AE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94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0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17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23B8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D6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7BB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EB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C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B3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BB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E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0FBA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82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CD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904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A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9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B87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71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768D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C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A7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0F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E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0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B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B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A39F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B8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3C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1E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40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647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B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17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6CBF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5E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9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5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87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98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6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D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1D9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CB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CB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2D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E5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A7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F7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90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AA15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19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2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CC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FB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E1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D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E7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BD1E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CF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F4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5C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7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C3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5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A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DDA2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0E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4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3B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04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B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D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5C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25A4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C4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8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4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CEC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DF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3B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C23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C925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6C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CB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23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7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16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6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4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AEE8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B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FB9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5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59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C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2DE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2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</w:tr>
      <w:tr w:rsidR="00CC0CA9" w:rsidRPr="00325DB4" w14:paraId="4CF987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BE4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F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E8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6C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302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39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76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</w:tr>
      <w:tr w:rsidR="00CC0CA9" w:rsidRPr="00325DB4" w14:paraId="1FF060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2E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2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F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D1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AF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7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C9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7D57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3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4F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94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8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51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34D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ED4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9488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3F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B2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DC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F0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431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4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98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B8A6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7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D0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E4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D3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44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E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19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FA8E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5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81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B4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C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8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45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C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9325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A2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A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9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61C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B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2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2E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EEC1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54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0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69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0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CD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20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12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F244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1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5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63B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CB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53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9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45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BAE1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C2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90C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0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5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C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2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9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BE0B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36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ED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61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D2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62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0A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EC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30D7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A0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6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1B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A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35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C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92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DCFA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5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00E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8F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50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92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A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48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4B604A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3A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1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1B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76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9B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0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30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9830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7B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274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0A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37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F7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7E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94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302B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6C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D7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B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9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6E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2B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8E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0DE9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80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7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62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9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BF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31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3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F834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0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B0C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FE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FD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F1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955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CB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7E70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E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5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530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1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2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90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B8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5A37C0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09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E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99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7A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8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ED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9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C13D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BE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AC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7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17A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8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FF8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A3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BBF4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B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C9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6D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0A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86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14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5A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618ADF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B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0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2B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6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44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EA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E7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2DD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E2D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92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93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2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BC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527309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4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4D7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13F56C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55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F97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92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17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D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7CA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8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039C38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02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79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2D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9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46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8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BF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</w:tr>
      <w:tr w:rsidR="00CC0CA9" w:rsidRPr="00325DB4" w14:paraId="319333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6B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8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19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A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45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A9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8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F8E1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8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E5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B8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64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46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48C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81D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B9E1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0E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1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2E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58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EE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B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B2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7B76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CE8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53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BD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A2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44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A1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3E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CBBB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85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58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8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E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6EA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FE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81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36C3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2C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AE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54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49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E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B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B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9F99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74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FEC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D4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6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47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B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8EF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</w:tr>
      <w:tr w:rsidR="00CC0CA9" w:rsidRPr="00325DB4" w14:paraId="3D9C84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B2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1B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D0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88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64D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8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28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E524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3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8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3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AA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A5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38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C6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E56A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48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1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5D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27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7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4B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0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C157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38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3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AA8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DE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35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0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77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B3C7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3C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0A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8A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E5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E7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E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790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B699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29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75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33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B0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94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44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8C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5389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4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05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10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7B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DD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6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D8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F7E4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57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1B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61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18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B2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2B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54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F889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9A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64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7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C3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9C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62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88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A98D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E5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05E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3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F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2F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0D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B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D3DA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9F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23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FF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6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3BD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7A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B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268E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D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7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8A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08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08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5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472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7FCF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32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EE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8F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C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8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8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D4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F4AE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B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D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6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BB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21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3C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68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04435B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F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2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F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7A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82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F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3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C51D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A0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ED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B5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7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18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EF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70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2ABA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79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6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1F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3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8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48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A8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70DB3E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E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49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0B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92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2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8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DC8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8A41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7A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B7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5D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03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0A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28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67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2E3610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E8D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C3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AC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527195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65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2D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2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2A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DC954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6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6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BE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C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6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5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54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9523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03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46D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D90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527249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A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18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9F2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8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06C2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B9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78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6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A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1E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A4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F3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C59E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C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ЗК "ТРУДОВЕЦ"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11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41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4B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74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E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8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BE4D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0B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F8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B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B2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4253.951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1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0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428.074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12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2996.52</w:t>
            </w:r>
          </w:p>
        </w:tc>
      </w:tr>
      <w:tr w:rsidR="00CC0CA9" w:rsidRPr="00325DB4" w14:paraId="7D8ABD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6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32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1A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B7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83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2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29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D127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2A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6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1F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1B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D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0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3A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DB1C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D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AE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BF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45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DA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6B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9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</w:tr>
      <w:tr w:rsidR="00CC0CA9" w:rsidRPr="00325DB4" w14:paraId="3A070B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1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51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9CA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9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5B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756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7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F2CE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D7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22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F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6A7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BCC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E5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D5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8E3B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415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A6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2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70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36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EE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CD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F64E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E8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07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AA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A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B7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82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79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</w:tr>
      <w:tr w:rsidR="00CC0CA9" w:rsidRPr="00325DB4" w14:paraId="79E34E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B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0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E9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13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0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B3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9E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</w:tr>
      <w:tr w:rsidR="00CC0CA9" w:rsidRPr="00325DB4" w14:paraId="5646FF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8AE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29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3A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6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DD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36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26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32DC9A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0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C8F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4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084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550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A1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C47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3D4561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D0F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ИВАН ДИМИТРОВ БАБИНСКИ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35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9D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7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CF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547033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E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18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</w:t>
            </w:r>
          </w:p>
        </w:tc>
      </w:tr>
      <w:tr w:rsidR="00CC0CA9" w:rsidRPr="00325DB4" w14:paraId="2535EAA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9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10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8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F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8.743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2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33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3.400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4C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23.80</w:t>
            </w:r>
          </w:p>
        </w:tc>
      </w:tr>
      <w:tr w:rsidR="00CC0CA9" w:rsidRPr="00325DB4" w14:paraId="6722CB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81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2C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AA2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F6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367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90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09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CA46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AA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F6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D7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BC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2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2C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9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10.60</w:t>
            </w:r>
          </w:p>
        </w:tc>
      </w:tr>
      <w:tr w:rsidR="00CC0CA9" w:rsidRPr="00325DB4" w14:paraId="6A598E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833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6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3D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B0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7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C7D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4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8EEE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B7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B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75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9BB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C7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3F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F9B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3EB5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09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CB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C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8F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90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B9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1B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</w:tr>
      <w:tr w:rsidR="00CC0CA9" w:rsidRPr="00325DB4" w14:paraId="26FFBB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2B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2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97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BE2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D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2F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31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FB3A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C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11E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5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33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5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9D2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B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5A6E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76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0E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3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32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6E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C6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A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4090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B6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ABF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06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79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15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A4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7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19A4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F5C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DB0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37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60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784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523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4C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1750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FE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3C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D5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D1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61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1F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C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B6BD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A2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44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31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CD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39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8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D0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84A5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19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6E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F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D2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91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D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F9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78ADA0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8C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22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07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555011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31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EF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2E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5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BC4D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D9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BA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1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5E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33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2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5D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EB87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0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7D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01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15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34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8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11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189B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2A1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9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9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BA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91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34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E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FA95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E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09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DD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D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7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C2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4C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15AB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1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0F4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57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515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98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FC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C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AFE6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D3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B9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1B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3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32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8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A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FCFB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28B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85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4E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4B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D3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02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34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6D5F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72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7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66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E3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10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54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AEF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7876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79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77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B9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52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2E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F4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0D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14.39</w:t>
            </w:r>
          </w:p>
        </w:tc>
      </w:tr>
      <w:tr w:rsidR="00CC0CA9" w:rsidRPr="00325DB4" w14:paraId="3CD6D7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71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ED0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00A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8D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AB9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FD6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37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F8E3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3A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5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E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9B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13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5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5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28B0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E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3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F89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B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3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7B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07D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6080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D2B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FD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D7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3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5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5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3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269E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CF2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DA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80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DD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BB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FB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6E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6731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5E5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8D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14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8EE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06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D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11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A47F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01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D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FC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30E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55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5F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EA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815E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41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BC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F7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F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56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6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69D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A2B9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7A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26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A3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C7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4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78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E8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AF66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22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3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A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AC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7A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CB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5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942D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C4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281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C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7E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7A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58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7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71E8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6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D3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903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2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86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8C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81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2483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B0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EF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E2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29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CD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4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966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8B5E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D5F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07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3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6E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2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32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8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9181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7C5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B8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4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90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A5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F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DD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35C6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26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53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3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AC6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5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0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66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2786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0E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4A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C8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E1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43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E1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AA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6E17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F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E5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D7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49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97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93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A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50E9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2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2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71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95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A6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626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B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BB7E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7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8B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2DF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7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82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E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A5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CEB6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1A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E0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51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09A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F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CBA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87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72E2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9ED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9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B2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4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53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6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C2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1196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E97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BEF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9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E8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B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B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EF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2A83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1E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A7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6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B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C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1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0D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DED0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6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DF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8F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77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8E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45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AC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2CEA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68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911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25B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8C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8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00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1C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</w:tr>
      <w:tr w:rsidR="00CC0CA9" w:rsidRPr="00325DB4" w14:paraId="08E8D4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C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9D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E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BE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5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E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C2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536533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5D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D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CE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9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57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D7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24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8D4A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CB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D6D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0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CA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E0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460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2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02D8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FC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975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E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02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5F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95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1C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C8EA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8AD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C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97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D0B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CF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8C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A2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A858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F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79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1C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BD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78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0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45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0F33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E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8A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E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3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E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66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6D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3D81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6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DE2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4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F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3D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96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8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7BE7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85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BFD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0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23E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57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F6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47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201C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BD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C8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63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03A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D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D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5CC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4FA8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48C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25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82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30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39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AE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35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60B5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ED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91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E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F4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55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99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7A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93D2E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D3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BE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AC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5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E2C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8BD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76A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F7E2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8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15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685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574038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3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73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EA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B0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D56C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8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AB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C9C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A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65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7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8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39.07</w:t>
            </w:r>
          </w:p>
        </w:tc>
      </w:tr>
      <w:tr w:rsidR="00CC0CA9" w:rsidRPr="00325DB4" w14:paraId="24FD6A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82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FF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68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5B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55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F2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DF2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4254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91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DD9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38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F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54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8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3FA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</w:tr>
      <w:tr w:rsidR="00CC0CA9" w:rsidRPr="00325DB4" w14:paraId="599EA2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E5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72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394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0D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A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325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6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6.75</w:t>
            </w:r>
          </w:p>
        </w:tc>
      </w:tr>
      <w:tr w:rsidR="00CC0CA9" w:rsidRPr="00325DB4" w14:paraId="5B011B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28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7A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E1E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2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B1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C2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8E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6.65</w:t>
            </w:r>
          </w:p>
        </w:tc>
      </w:tr>
      <w:tr w:rsidR="00CC0CA9" w:rsidRPr="00325DB4" w14:paraId="5DE5A1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9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55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7A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E2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66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5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D35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6.13</w:t>
            </w:r>
          </w:p>
        </w:tc>
      </w:tr>
      <w:tr w:rsidR="00CC0CA9" w:rsidRPr="00325DB4" w14:paraId="78882F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2A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1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26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6B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6A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2C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D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</w:tr>
      <w:tr w:rsidR="00CC0CA9" w:rsidRPr="00325DB4" w14:paraId="2210EA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C9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D1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630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6E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9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90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2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219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7C6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7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10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7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BF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BB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B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7F64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333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5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7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73B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B1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90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18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</w:tr>
      <w:tr w:rsidR="00CC0CA9" w:rsidRPr="00325DB4" w14:paraId="2D6EC9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79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9E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E75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6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16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7B9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ED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</w:tr>
      <w:tr w:rsidR="00CC0CA9" w:rsidRPr="00325DB4" w14:paraId="712BDE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6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ED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07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8E8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BE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7A7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1C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</w:t>
            </w:r>
          </w:p>
        </w:tc>
      </w:tr>
      <w:tr w:rsidR="00CC0CA9" w:rsidRPr="00325DB4" w14:paraId="04B766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F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21C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A71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7C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4A6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13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B6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4985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6F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3A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A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D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A5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FE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0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</w:tr>
      <w:tr w:rsidR="00CC0CA9" w:rsidRPr="00325DB4" w14:paraId="4F65FF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53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7F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3F2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00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7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E2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B03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</w:t>
            </w:r>
          </w:p>
        </w:tc>
      </w:tr>
      <w:tr w:rsidR="00CC0CA9" w:rsidRPr="00325DB4" w14:paraId="748A91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36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FE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CC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8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2D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3C4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5B6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</w:t>
            </w:r>
          </w:p>
        </w:tc>
      </w:tr>
      <w:tr w:rsidR="00CC0CA9" w:rsidRPr="00325DB4" w14:paraId="59546E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021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EB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58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DA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F3B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C0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6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</w:t>
            </w:r>
          </w:p>
        </w:tc>
      </w:tr>
      <w:tr w:rsidR="00CC0CA9" w:rsidRPr="00325DB4" w14:paraId="4F30CE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04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CE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5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F50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5E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DE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FA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0961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7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22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3D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7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95C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A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0BA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775577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ECA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C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18A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10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50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D9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65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047F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7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E3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0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45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3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0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29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777B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D36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2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EC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CE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37F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008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ADE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8B3F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DEF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18B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2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C9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A3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35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2E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54B1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89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9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E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1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26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A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6C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</w:tr>
      <w:tr w:rsidR="00CC0CA9" w:rsidRPr="00325DB4" w14:paraId="106D5B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6A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42A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3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8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C5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33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39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12.66</w:t>
            </w:r>
          </w:p>
        </w:tc>
      </w:tr>
      <w:tr w:rsidR="00CC0CA9" w:rsidRPr="00325DB4" w14:paraId="4B9ADF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E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EF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0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B7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2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F3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31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E2BF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B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D40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614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98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8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68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E9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F0A0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ABC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5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9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DD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5C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BE7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66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5B02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0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5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E3F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6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6D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C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1B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D7EB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33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670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84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C76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892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0E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4D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9.24</w:t>
            </w:r>
          </w:p>
        </w:tc>
      </w:tr>
      <w:tr w:rsidR="00CC0CA9" w:rsidRPr="00325DB4" w14:paraId="3506CD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80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4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C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5E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85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5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8B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70B7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8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6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7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D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E6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CB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C0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AE14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19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B9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A5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0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4B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4A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B7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A78D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8A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23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6C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8A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A6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FF7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32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40AB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59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BE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3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50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9D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6A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36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5202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B4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D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CB9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CC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C9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56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1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</w:tr>
      <w:tr w:rsidR="00CC0CA9" w:rsidRPr="00325DB4" w14:paraId="621FC5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3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97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D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3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54C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7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C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3421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4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30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7E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30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17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5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530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8328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5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A5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6D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F9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B2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70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7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9DF6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32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B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27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F1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FA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6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9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AE0A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39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4F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5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57D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10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51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4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8DFF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A6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3D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AF3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59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A5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1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89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076BE0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6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D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5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B1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8E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0D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415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1468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6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95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3D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F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6F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C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54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</w:tr>
      <w:tr w:rsidR="00CC0CA9" w:rsidRPr="00325DB4" w14:paraId="03956E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67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BB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23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E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E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12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1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4.90</w:t>
            </w:r>
          </w:p>
        </w:tc>
      </w:tr>
      <w:tr w:rsidR="00CC0CA9" w:rsidRPr="00325DB4" w14:paraId="0D3D7A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C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4F2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3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9D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2B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1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EDB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FBA4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E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DB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A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6F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0A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8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A8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16F169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1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7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628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C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4E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F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E2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15AC3F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D1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5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B4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7D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F7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4D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8F6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DEF9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D5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7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E1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F3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C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F0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BD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B44F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D1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90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E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2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B5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FE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632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7B7F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24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4D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B9C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9F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E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E9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5D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2AE0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BB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МАРИН ТОДОРОВ МАРИНОВ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FE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EA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48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7F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558003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1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B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69267C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1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83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0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04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114.612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0B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98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33.216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DB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232.51</w:t>
            </w:r>
          </w:p>
        </w:tc>
      </w:tr>
      <w:tr w:rsidR="00CC0CA9" w:rsidRPr="00325DB4" w14:paraId="3914A6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3D6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D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C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E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5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6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7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906B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63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0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DA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D6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B1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26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8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AA8F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30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C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6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FB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02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8C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1F1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D1C5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B2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F9C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EE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CE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2C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F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6D3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5123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F4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D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15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E7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D3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3D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03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5D1E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55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A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2E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46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5D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A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31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68C6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8F6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2A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3F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D2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1C0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DB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8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45EE2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6C3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16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9D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27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3C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7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E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21.83</w:t>
            </w:r>
          </w:p>
        </w:tc>
      </w:tr>
      <w:tr w:rsidR="00CC0CA9" w:rsidRPr="00325DB4" w14:paraId="544F3B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D6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51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1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A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9C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8D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29E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B719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3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1B1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6C8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47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0B8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F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2E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2D5A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C7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8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E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5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967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30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5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D3E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F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5DC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484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8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AF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30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51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17.54</w:t>
            </w:r>
          </w:p>
        </w:tc>
      </w:tr>
      <w:tr w:rsidR="00CC0CA9" w:rsidRPr="00325DB4" w14:paraId="60DA08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2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92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F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8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7F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F7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6F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7907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307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C59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7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C7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22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A8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E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4E18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F08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C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E0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38F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D73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1C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724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B866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2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85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87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8BC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41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0D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2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02FF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D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45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2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133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43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73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4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1CA3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CF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B5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4B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01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EC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C8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D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7A68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82A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2A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FB8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B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3F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B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A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BC7A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B77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45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A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B3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2E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81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A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D207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4C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0A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3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7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F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8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63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BBC2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5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BF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4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5AD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E7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6F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C2E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4498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19C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38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271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B9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1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6C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A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C763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DE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08C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42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D5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AF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E4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54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F41F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1A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E3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41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B2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850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931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3A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D4A1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24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1F5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BB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050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894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10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81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8A64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8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5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B2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EF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9B2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5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76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3098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D5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AD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30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2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9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0E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60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77AF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A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75C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2B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1B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B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C0A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CB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080F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27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D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3B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69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92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2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B9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9.49</w:t>
            </w:r>
          </w:p>
        </w:tc>
      </w:tr>
      <w:tr w:rsidR="00CC0CA9" w:rsidRPr="00325DB4" w14:paraId="051AD6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65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F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1E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D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7B6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2E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4C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57AC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2A0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70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66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F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28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B9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59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D67F7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0F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1EB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9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735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660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F56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7F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20E1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71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85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46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510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4B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59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F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71A0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18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84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CF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DA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706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14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A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BA0B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583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797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AE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4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D7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F17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B0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2851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A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3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6F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F1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FDA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2C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D9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E38B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05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D6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8A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9A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15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5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5E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5F16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C7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E0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A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F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F3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7E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D9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706C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8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F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E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CD2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E73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4C7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48F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BB91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3B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C5F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AA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61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48F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87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64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2743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A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04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9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95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80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DF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1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09D7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0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D6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D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D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B0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8F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F1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DFD8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B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C3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4E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0A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5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5C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76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7.09</w:t>
            </w:r>
          </w:p>
        </w:tc>
      </w:tr>
      <w:tr w:rsidR="00CC0CA9" w:rsidRPr="00325DB4" w14:paraId="16C964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D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6C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A8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70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5B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91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B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7BB1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20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01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A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15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BF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2C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B9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6.52</w:t>
            </w:r>
          </w:p>
        </w:tc>
      </w:tr>
      <w:tr w:rsidR="00CC0CA9" w:rsidRPr="00325DB4" w14:paraId="230712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E1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7A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6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49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296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8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CD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8033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7C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09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C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42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28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0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52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E416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DB8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CB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063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0F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D5C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0AD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F7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B477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8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96B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8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27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4D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B7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9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9D09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20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AE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E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59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C3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3A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72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42C9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02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911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A1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5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A9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EC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8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2456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8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2D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2C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F9C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ABE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E7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58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FFBC0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4F9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82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9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0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2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D4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96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7F1B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7D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CF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22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B41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CD8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8B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2D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D737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127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B6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88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00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1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33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34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4A68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7B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16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08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9D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B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902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8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8B3C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22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6B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17C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0A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AD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8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15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AA3E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4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822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67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6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F7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1E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84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8032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AE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F4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4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50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84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B9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2E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055F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8D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C6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A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1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04C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D6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D0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0FC5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6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58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BB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DA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A5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A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6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A9D4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A1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B6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76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86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24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76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18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B9F6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25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3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DE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F4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4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B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59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870A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E1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31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1D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B1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6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2BE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9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32.75</w:t>
            </w:r>
          </w:p>
        </w:tc>
      </w:tr>
      <w:tr w:rsidR="00CC0CA9" w:rsidRPr="00325DB4" w14:paraId="22AE8E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A7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3BA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B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2D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25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04F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32D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D957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021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EB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3B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B97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2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E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C5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33C0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D2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9E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12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2D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BE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AA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E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8457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36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007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5C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6D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B9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1C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C1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17.34</w:t>
            </w:r>
          </w:p>
        </w:tc>
      </w:tr>
      <w:tr w:rsidR="00CC0CA9" w:rsidRPr="00325DB4" w14:paraId="2BDAB0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33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A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C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F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AB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72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B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00D6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3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63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8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0F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B4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E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58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11FB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D0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73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F3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4A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4D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A8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9D8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E26B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B7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68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69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64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71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D5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E4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9FCE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BA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A9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6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5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68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57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D8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3203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4A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393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021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A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4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B04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8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EB69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C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1F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12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3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7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6A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F31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46191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9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82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FC1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C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9A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42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BC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4E41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2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80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50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A2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70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F1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43B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642D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E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EF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4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73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CF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A2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9B6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3659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B1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795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4CC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E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76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C5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2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7D11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B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4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425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97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F9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C97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B3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FB35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1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53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D8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6A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4F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E4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3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43AC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85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12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E3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9D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09B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86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6E7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0657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4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1D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51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5CE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B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66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9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B155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B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5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68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E4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F4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6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4C4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481A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B0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EC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6EB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5B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B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CF1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6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321F5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31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FBE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37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8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69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0B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3B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79312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2A3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E9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A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7A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2A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59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8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CC41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5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BC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CE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EF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2F7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84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39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7388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9AE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5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C3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79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DE4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A36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BAE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DADA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AC5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C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1B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E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C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6C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65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E760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EF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E0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12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C7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C8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B0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D73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D521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06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55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76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C9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39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CB5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61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190884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3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99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BA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35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7C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A9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A4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</w:tr>
      <w:tr w:rsidR="00CC0CA9" w:rsidRPr="00325DB4" w14:paraId="4093C2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32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13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6B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00B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70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05E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15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3.68</w:t>
            </w:r>
          </w:p>
        </w:tc>
      </w:tr>
      <w:tr w:rsidR="00CC0CA9" w:rsidRPr="00325DB4" w14:paraId="7030B9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2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18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6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F62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FA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CC4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DC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FD9A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15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7D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89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4C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24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35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2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2F9C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E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7F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4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4E0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75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F4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BC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</w:tr>
      <w:tr w:rsidR="00CC0CA9" w:rsidRPr="00325DB4" w14:paraId="740F57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375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2A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23B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9D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6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AF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A8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26D90A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1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B4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5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AC4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EE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E07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2EC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C211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D5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CB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1BC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1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7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0D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55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B011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4C2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38D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18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53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42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7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970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128F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BC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1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05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07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C5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B8F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5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7629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E8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D7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C3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1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AF7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F6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82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642F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CF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B4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7A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E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93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09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C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9AD6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01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5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48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5F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DE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AB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56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AA5B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01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C8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73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9F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EA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534068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8D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8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</w:t>
            </w:r>
          </w:p>
        </w:tc>
      </w:tr>
      <w:tr w:rsidR="00CC0CA9" w:rsidRPr="00325DB4" w14:paraId="3E17C8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23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3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E14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D3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1B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3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E0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F0A6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2E9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8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B9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5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3D5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8F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5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A4C3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A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79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959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534070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9C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7B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D7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A1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7570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E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2E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73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6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CA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0C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A2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0BC1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1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9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B0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1D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B6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2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F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17.48</w:t>
            </w:r>
          </w:p>
        </w:tc>
      </w:tr>
      <w:tr w:rsidR="00CC0CA9" w:rsidRPr="00325DB4" w14:paraId="72B5E0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48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0D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1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B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F8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FE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F6A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</w:tr>
      <w:tr w:rsidR="00CC0CA9" w:rsidRPr="00325DB4" w14:paraId="4827EE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A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F4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FC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A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353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7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9F3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57E46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0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FB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9E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AA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EA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EA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7C6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</w:tr>
      <w:tr w:rsidR="00CC0CA9" w:rsidRPr="00325DB4" w14:paraId="7B1872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AB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B0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FF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A4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34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71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EA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14.75</w:t>
            </w:r>
          </w:p>
        </w:tc>
      </w:tr>
      <w:tr w:rsidR="00CC0CA9" w:rsidRPr="00325DB4" w14:paraId="0DE929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14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ED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F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AB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B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64B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92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14.73</w:t>
            </w:r>
          </w:p>
        </w:tc>
      </w:tr>
      <w:tr w:rsidR="00CC0CA9" w:rsidRPr="00325DB4" w14:paraId="477A45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4D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2F4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923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F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05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6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D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14.11</w:t>
            </w:r>
          </w:p>
        </w:tc>
      </w:tr>
      <w:tr w:rsidR="00CC0CA9" w:rsidRPr="00325DB4" w14:paraId="24593D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9C0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EF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B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563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70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8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1.962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8D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13.73</w:t>
            </w:r>
          </w:p>
        </w:tc>
      </w:tr>
      <w:tr w:rsidR="00CC0CA9" w:rsidRPr="00325DB4" w14:paraId="41D3696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027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12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A1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8C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1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1E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</w:tr>
      <w:tr w:rsidR="00CC0CA9" w:rsidRPr="00325DB4" w14:paraId="78015C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F5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99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B7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4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F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D8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9B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13.08</w:t>
            </w:r>
          </w:p>
        </w:tc>
      </w:tr>
      <w:tr w:rsidR="00CC0CA9" w:rsidRPr="00325DB4" w14:paraId="424AD8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84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60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9C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53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89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05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DD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22DF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F7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F7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06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E0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F8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ED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4E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11.91</w:t>
            </w:r>
          </w:p>
        </w:tc>
      </w:tr>
      <w:tr w:rsidR="00CC0CA9" w:rsidRPr="00325DB4" w14:paraId="08F04C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D49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E9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73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2F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9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E8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CF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</w:tr>
      <w:tr w:rsidR="00CC0CA9" w:rsidRPr="00325DB4" w14:paraId="093089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23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6C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450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F94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E33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D8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0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11.05</w:t>
            </w:r>
          </w:p>
        </w:tc>
      </w:tr>
      <w:tr w:rsidR="00CC0CA9" w:rsidRPr="00325DB4" w14:paraId="4EF1C8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5EB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70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04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A33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ED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E9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91D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9B2D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01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F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07C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7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A4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85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9F9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94D5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93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9F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FA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6C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2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3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C0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9.81</w:t>
            </w:r>
          </w:p>
        </w:tc>
      </w:tr>
      <w:tr w:rsidR="00CC0CA9" w:rsidRPr="00325DB4" w14:paraId="5ACBC4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E0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44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4F8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40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C5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9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1.382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91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9.67</w:t>
            </w:r>
          </w:p>
        </w:tc>
      </w:tr>
      <w:tr w:rsidR="00CC0CA9" w:rsidRPr="00325DB4" w14:paraId="4B1CA40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C4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11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7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4C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0C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7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9C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27E9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DE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AB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CB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A4D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90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CC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F2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9.04</w:t>
            </w:r>
          </w:p>
        </w:tc>
      </w:tr>
      <w:tr w:rsidR="00CC0CA9" w:rsidRPr="00325DB4" w14:paraId="37E220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8A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7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9A7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5B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D1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68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C5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8243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C4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9B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DF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0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6A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E7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2B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6.99</w:t>
            </w:r>
          </w:p>
        </w:tc>
      </w:tr>
      <w:tr w:rsidR="00CC0CA9" w:rsidRPr="00325DB4" w14:paraId="685BDD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6D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1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DFD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AD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12A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A3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65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6.66</w:t>
            </w:r>
          </w:p>
        </w:tc>
      </w:tr>
      <w:tr w:rsidR="00CC0CA9" w:rsidRPr="00325DB4" w14:paraId="4AC882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693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44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BC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D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3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47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8B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6.27</w:t>
            </w:r>
          </w:p>
        </w:tc>
      </w:tr>
      <w:tr w:rsidR="00CC0CA9" w:rsidRPr="00325DB4" w14:paraId="37318B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5B9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32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0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D5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59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99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09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</w:tr>
      <w:tr w:rsidR="00CC0CA9" w:rsidRPr="00325DB4" w14:paraId="6B803A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2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3AE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31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35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FE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10085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9E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30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5.09</w:t>
            </w:r>
          </w:p>
        </w:tc>
      </w:tr>
      <w:tr w:rsidR="00CC0CA9" w:rsidRPr="00325DB4" w14:paraId="40D95D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89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44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52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4B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818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FF4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7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3.95</w:t>
            </w:r>
          </w:p>
        </w:tc>
      </w:tr>
      <w:tr w:rsidR="00CC0CA9" w:rsidRPr="00325DB4" w14:paraId="37FF91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70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76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21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BBD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57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DA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B3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3.78</w:t>
            </w:r>
          </w:p>
        </w:tc>
      </w:tr>
      <w:tr w:rsidR="00CC0CA9" w:rsidRPr="00325DB4" w14:paraId="0D268B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EE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3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81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F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B6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94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63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</w:tr>
      <w:tr w:rsidR="00CC0CA9" w:rsidRPr="00325DB4" w14:paraId="329FAD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4E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E5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F3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32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7E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6C7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10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2.75</w:t>
            </w:r>
          </w:p>
        </w:tc>
      </w:tr>
      <w:tr w:rsidR="00CC0CA9" w:rsidRPr="00325DB4" w14:paraId="1F366E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9E9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74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2D1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B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AD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F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2B7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91E7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A5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DC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1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FF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D9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D23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C4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CC0CA9" w:rsidRPr="00325DB4" w14:paraId="13F764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1F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BE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5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05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1E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F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A2B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</w:t>
            </w:r>
          </w:p>
        </w:tc>
      </w:tr>
      <w:tr w:rsidR="00CC0CA9" w:rsidRPr="00325DB4" w14:paraId="6D2932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C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82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DCE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3F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B9F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8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40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F0D4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6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2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07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B8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3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96B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E0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3D29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7A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3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65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D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AA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8B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97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DF4A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CCE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05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2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3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5B2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4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312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56F1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BA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8C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5A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16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6F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84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0D4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E59E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E7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0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2B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D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282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8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48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F318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1C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40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B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28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3B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1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BF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74D6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B3F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A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67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F0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FA3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29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80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1386C5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A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C6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2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4E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0D9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65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C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8D4A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E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B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8A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B2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7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8A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81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CC67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20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45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52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F79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49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DAD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C5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7576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6B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7E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6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36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D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7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88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75FE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2E9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5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40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30A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16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B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5A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12F0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05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E6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C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04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30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25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A8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</w:tr>
      <w:tr w:rsidR="00CC0CA9" w:rsidRPr="00325DB4" w14:paraId="0F29E7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6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73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E25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8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6E0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4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8A7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C096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C4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66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92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AC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F0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2D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57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378B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A0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6A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B1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7C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78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23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3F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754F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00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84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441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3CE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434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45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BB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A409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88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A0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12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68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AC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A6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9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3EA3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E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A39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63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8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641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FB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BB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3CA2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13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2B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F1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F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6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8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46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63DEB8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FF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99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407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F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9D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9C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D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62CB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11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4A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0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15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5A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8FB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4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DB3E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CF6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F1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6C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5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63A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7F4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68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42A9DB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D0F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86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AE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76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B04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67F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2D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6E34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B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B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4B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EFF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9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FD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33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2A4C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9F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D6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1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68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5B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E8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6E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F3A7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9A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4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B4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F74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E1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F5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1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989C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663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МИРЕЛА НИКОЛАЕВА НИКОЛОВА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D0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82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B6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F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AC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A65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2460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BD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D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D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2B8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173.782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FD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099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60.981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ACD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426.86</w:t>
            </w:r>
          </w:p>
        </w:tc>
      </w:tr>
      <w:tr w:rsidR="00CC0CA9" w:rsidRPr="00325DB4" w14:paraId="51B747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8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D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5C1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99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8C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73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ED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28A0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9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D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8A8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A4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95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29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B9A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CBF6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4A3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FB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13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EE0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2AB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9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2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2DE4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A2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1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1E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9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2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710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25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10.85</w:t>
            </w:r>
          </w:p>
        </w:tc>
      </w:tr>
      <w:tr w:rsidR="00CC0CA9" w:rsidRPr="00325DB4" w14:paraId="122A3D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6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25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F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4F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6ED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54A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C0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DF5F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4F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10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9D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1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5A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7FC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7B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856D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D4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54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6F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28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DC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F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DE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C7E4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16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45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4D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F47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FE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A8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8C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1BA4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80D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7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6B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EB0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5F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F4E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312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8E89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3E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4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A5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61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17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4D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3F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8935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49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E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26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2AE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D70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3C9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00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FF399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961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D8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F5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C1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40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EC5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94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60FD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13A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8F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CA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9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95F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8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6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2B67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1A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2EE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19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2A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4D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E8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3FB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E639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04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A3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9B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61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47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802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0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D856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D61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1F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14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A9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2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8F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A1B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3173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98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2FE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D6F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E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F8F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195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1F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</w:tr>
      <w:tr w:rsidR="00CC0CA9" w:rsidRPr="00325DB4" w14:paraId="5EC03A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D6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91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FB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DC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72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17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7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B0E2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53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CD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7B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1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519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7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CAE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FD2A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2EA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1F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FAF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013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82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2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FAE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9BC9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4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6C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7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81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52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7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A2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</w:tr>
      <w:tr w:rsidR="00CC0CA9" w:rsidRPr="00325DB4" w14:paraId="117AAB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74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EC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829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0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EC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57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6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61CE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C50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41A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D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2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91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B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286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B6E0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CD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C8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0A6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6A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587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5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1B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975B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0F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BF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6C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E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E7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9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B5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0BD0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9CF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9C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AF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4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A3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BB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6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651D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D2E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29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2E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76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36F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6B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26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7F3C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2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6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728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6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90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D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EC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</w:tr>
      <w:tr w:rsidR="00CC0CA9" w:rsidRPr="00325DB4" w14:paraId="15889D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02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EF3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1A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14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B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7D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B1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DCF6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53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7B4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67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FF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6E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01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8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10.88</w:t>
            </w:r>
          </w:p>
        </w:tc>
      </w:tr>
      <w:tr w:rsidR="00CC0CA9" w:rsidRPr="00325DB4" w14:paraId="54E448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46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51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32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9D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70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0F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08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8DBE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A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C24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2A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353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BA2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1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6A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10.01</w:t>
            </w:r>
          </w:p>
        </w:tc>
      </w:tr>
      <w:tr w:rsidR="00CC0CA9" w:rsidRPr="00325DB4" w14:paraId="5A7B2B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EAC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88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D5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18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21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13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8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28627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9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1F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E5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8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2C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36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8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EC9C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5F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49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C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8DF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65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AA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42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7.81</w:t>
            </w:r>
          </w:p>
        </w:tc>
      </w:tr>
      <w:tr w:rsidR="00CC0CA9" w:rsidRPr="00325DB4" w14:paraId="320151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5A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7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EA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7D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F330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D0B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F6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7.54</w:t>
            </w:r>
          </w:p>
        </w:tc>
      </w:tr>
      <w:tr w:rsidR="00CC0CA9" w:rsidRPr="00325DB4" w14:paraId="355926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BBD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A3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EE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A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649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C9A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7C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FD1AD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20E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2D8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83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CF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DC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EE7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7C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7.04</w:t>
            </w:r>
          </w:p>
        </w:tc>
      </w:tr>
      <w:tr w:rsidR="00CC0CA9" w:rsidRPr="00325DB4" w14:paraId="6F5D20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0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49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8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D4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86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A7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DA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6.98</w:t>
            </w:r>
          </w:p>
        </w:tc>
      </w:tr>
      <w:tr w:rsidR="00CC0CA9" w:rsidRPr="00325DB4" w14:paraId="4ACB51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8B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1A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DA7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D2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1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CA3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E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6.80</w:t>
            </w:r>
          </w:p>
        </w:tc>
      </w:tr>
      <w:tr w:rsidR="00CC0CA9" w:rsidRPr="00325DB4" w14:paraId="708F03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8CF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206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E62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7E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47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C4F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2AC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B59E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1CA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31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C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4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5D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8A0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41C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6.33</w:t>
            </w:r>
          </w:p>
        </w:tc>
      </w:tr>
      <w:tr w:rsidR="00CC0CA9" w:rsidRPr="00325DB4" w14:paraId="093F7E7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E4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BE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6A6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792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726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26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02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6.30</w:t>
            </w:r>
          </w:p>
        </w:tc>
      </w:tr>
      <w:tr w:rsidR="00CC0CA9" w:rsidRPr="00325DB4" w14:paraId="7D07CF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37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A3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21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7F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E8E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A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29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F3FC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0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450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60B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0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F1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55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76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5.61</w:t>
            </w:r>
          </w:p>
        </w:tc>
      </w:tr>
      <w:tr w:rsidR="00CC0CA9" w:rsidRPr="00325DB4" w14:paraId="7CA5D2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1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3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CA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B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3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3E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5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142C1B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F21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2D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4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B0B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B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542050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C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F0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96BCA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C5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A5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8C4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608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BF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FF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B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E9DCB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FE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4D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EF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617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32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7A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4B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2775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3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0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7FD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50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603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CEA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4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</w:tr>
      <w:tr w:rsidR="00CC0CA9" w:rsidRPr="00325DB4" w14:paraId="4C4E28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C4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6A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76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33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B15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C55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26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</w:tr>
      <w:tr w:rsidR="00CC0CA9" w:rsidRPr="00325DB4" w14:paraId="6061B2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1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A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A12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E7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3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5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56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9C06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05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2F3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68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F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4E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76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18E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</w:tr>
      <w:tr w:rsidR="00CC0CA9" w:rsidRPr="00325DB4" w14:paraId="2A02338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A5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6F0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6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0C4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AB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36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8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2DFC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034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87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F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7B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B5B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15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31B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5456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19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7D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1A1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BB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0C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7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AF9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419369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7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D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F3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64E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6D1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66B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255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2.89</w:t>
            </w:r>
          </w:p>
        </w:tc>
      </w:tr>
      <w:tr w:rsidR="00CC0CA9" w:rsidRPr="00325DB4" w14:paraId="70D48B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5E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CF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5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13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96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542038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00B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AC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466875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BF4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F79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7A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22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20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48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2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</w:tr>
      <w:tr w:rsidR="00CC0CA9" w:rsidRPr="00325DB4" w14:paraId="4F51A1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F4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00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E7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6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7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4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59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CC0CA9" w:rsidRPr="00325DB4" w14:paraId="112D05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0E3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A7C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85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99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17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6A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4E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</w:tr>
      <w:tr w:rsidR="00CC0CA9" w:rsidRPr="00325DB4" w14:paraId="28A813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5AC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9E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E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BE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4A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542014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30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FA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CC0CA9" w:rsidRPr="00325DB4" w14:paraId="6BE022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84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EC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7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317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E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8B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D76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CC0CA9" w:rsidRPr="00325DB4" w14:paraId="42757A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DB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06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0F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43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F1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542041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2B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47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</w:tr>
      <w:tr w:rsidR="00CC0CA9" w:rsidRPr="00325DB4" w14:paraId="67CF70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C9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418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E5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E2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9BF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A12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16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</w:tr>
      <w:tr w:rsidR="00CC0CA9" w:rsidRPr="00325DB4" w14:paraId="2B02F5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F5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C7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9A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21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627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88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4A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</w:t>
            </w:r>
          </w:p>
        </w:tc>
      </w:tr>
      <w:tr w:rsidR="00CC0CA9" w:rsidRPr="00325DB4" w14:paraId="094195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64A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7AC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BB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C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9AD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4B1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27B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</w:t>
            </w:r>
          </w:p>
        </w:tc>
      </w:tr>
      <w:tr w:rsidR="00CC0CA9" w:rsidRPr="00325DB4" w14:paraId="6F80B2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D6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C8D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08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6C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01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541072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A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4.510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E5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31.57</w:t>
            </w:r>
          </w:p>
        </w:tc>
      </w:tr>
      <w:tr w:rsidR="00CC0CA9" w:rsidRPr="00325DB4" w14:paraId="2FC05F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01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1CD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6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832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5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B4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562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F070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00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4D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23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7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4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C8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97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19.10</w:t>
            </w:r>
          </w:p>
        </w:tc>
      </w:tr>
      <w:tr w:rsidR="00CC0CA9" w:rsidRPr="00325DB4" w14:paraId="759F2A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56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51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E28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B1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F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EE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BF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EB37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7CF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8C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99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8C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0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F5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2F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43DB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C4F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A0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84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C2A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2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AF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44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0593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A07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918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77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6E9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4A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BBD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11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F198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93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5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0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DA3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69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1B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2D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</w:tr>
      <w:tr w:rsidR="00CC0CA9" w:rsidRPr="00325DB4" w14:paraId="1805E7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4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2B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2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5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5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7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7F8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F755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4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4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AD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74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E16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07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9D0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CCD9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AE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13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86E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5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CC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599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09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4DBC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C8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AB2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C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6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C8B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F3E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D3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73C747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9D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08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9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22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3A4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4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59F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0207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FB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2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5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0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BBD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71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20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95BC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AB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1B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8D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B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18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8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1E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0E82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AD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33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E2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F1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D21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9C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D8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1DF5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0A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DD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0F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6BF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B1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B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D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0493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7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F6A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B3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0F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B8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68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6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9753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2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8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C6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4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D9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C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77B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A2A6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F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3B5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4B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28B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23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A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F3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CC0CA9" w:rsidRPr="00325DB4" w14:paraId="3D6089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F4D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E8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0D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B6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077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95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D90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B9B5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DD0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2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4C9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E2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A7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83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9A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2172F5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10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0EE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E87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E0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063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BE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6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4BB0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CB8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975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D1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4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26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541064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9C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5B8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5.22</w:t>
            </w:r>
          </w:p>
        </w:tc>
      </w:tr>
      <w:tr w:rsidR="00CC0CA9" w:rsidRPr="00325DB4" w14:paraId="15CBFF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FB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520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A7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E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719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4EA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D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CE64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7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8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2B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02E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0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541065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41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63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4.09</w:t>
            </w:r>
          </w:p>
        </w:tc>
      </w:tr>
      <w:tr w:rsidR="00CC0CA9" w:rsidRPr="00325DB4" w14:paraId="2C923C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C53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671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19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FC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7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DC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CC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2190F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202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96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FB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2A1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0C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541067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8A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75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1DBA0D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28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3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2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88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F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E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B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6B6B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54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053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E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00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1D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AD8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0D2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</w:t>
            </w:r>
          </w:p>
        </w:tc>
      </w:tr>
      <w:tr w:rsidR="00CC0CA9" w:rsidRPr="00325DB4" w14:paraId="71F462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7C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0B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27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5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F3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50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4C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8.20</w:t>
            </w:r>
          </w:p>
        </w:tc>
      </w:tr>
      <w:tr w:rsidR="00CC0CA9" w:rsidRPr="00325DB4" w14:paraId="2F1B33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17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C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E7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0A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2D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5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8E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CC0CA9" w:rsidRPr="00325DB4" w14:paraId="673E45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FA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ПЕТЪР НИКОЛОВ ВАСИЛЕВ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8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92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6F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C2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C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3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4611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E2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2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C6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64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76.148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4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D5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40.772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A6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285.40</w:t>
            </w:r>
          </w:p>
        </w:tc>
      </w:tr>
      <w:tr w:rsidR="00CC0CA9" w:rsidRPr="00325DB4" w14:paraId="7309D3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81D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FDB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422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F00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A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0E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0EC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0856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3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C8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C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56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D08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A2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951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78094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CF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6E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3B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85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10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A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07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71722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9E0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B8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5D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56E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59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EB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0B7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5ABA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2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75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F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8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04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836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15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14EC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FE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7C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FB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C3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4B0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12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4E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8F55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2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B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83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B3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0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767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72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0F9B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F8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48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2C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A8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2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0F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03E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E1A1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E5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90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8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03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8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D8E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C0F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239D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E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52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3A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A0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66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AB3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74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13B3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72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2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6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087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B06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D6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7F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03EF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7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5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84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63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663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6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9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F831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00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DE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B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C1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28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E7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24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4077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C3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93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25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20F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B77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1F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47F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BC278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D2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9A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DA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1D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D1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3D4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DA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EB8C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6D7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44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10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EB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83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F0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FBD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0DEC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CA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A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E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AC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74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96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06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15B5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1E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20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99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39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6F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C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B63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B5BD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E0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8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C7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73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6E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96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E2C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31B9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E1A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17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C6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F3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33D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51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F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EB35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7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64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F1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C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66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CD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33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4CF32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96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CE3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84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6E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3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95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FEE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BF09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F3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21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34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AC4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8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0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31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93F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DB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C8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CE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E6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0EE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8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FA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86A9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78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D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A2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F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3E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9D3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B0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7C085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DD9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D0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BA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7F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E52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86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5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6DB0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4F7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B0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9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83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57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B5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7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15DC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9E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B96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7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B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9C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BE4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E27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1EB1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CC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02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B6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EAA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1C4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6F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B69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3852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7B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78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B3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78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C5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517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E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0EFE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6F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72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87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86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1C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71C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59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418E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0DE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4B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64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87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93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9C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3A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20161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E9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4B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C9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13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1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26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8C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96E8F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8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E1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004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3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9C5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1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E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12CE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64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C4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BE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07B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2E0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82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8C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2273A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D2A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39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5F7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03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98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48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EF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14.19</w:t>
            </w:r>
          </w:p>
        </w:tc>
      </w:tr>
      <w:tr w:rsidR="00CC0CA9" w:rsidRPr="00325DB4" w14:paraId="7E4452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57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B0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1FE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C8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B98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4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B2B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C3CB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F1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9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94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3C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99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E3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61D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EE87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AA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B7E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7D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14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AD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7B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40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07FE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818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7E4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0C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4F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CC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86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09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4D11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7B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9F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B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45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C4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4DD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16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4B35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8A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901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F8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288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1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A70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20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7DE3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83C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08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1C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4A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A1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DC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0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1570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8F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27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E9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3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9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3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C47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9.30</w:t>
            </w:r>
          </w:p>
        </w:tc>
      </w:tr>
      <w:tr w:rsidR="00CC0CA9" w:rsidRPr="00325DB4" w14:paraId="595BD4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B0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C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69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98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77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DC2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6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EBF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E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B0F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D8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A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9A4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54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64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CD1C5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AB5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3B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E2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2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0F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18A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333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CC0F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E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FC3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BD2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976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A32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E6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77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1027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9A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38C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25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B41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A27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2FB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B3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E280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7F7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C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F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4B5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D1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3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EA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6.55</w:t>
            </w:r>
          </w:p>
        </w:tc>
      </w:tr>
      <w:tr w:rsidR="00CC0CA9" w:rsidRPr="00325DB4" w14:paraId="50356F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CD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15C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4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A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6F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D9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5A6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A7A0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EC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1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D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5F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8D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ED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DA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5491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2B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6DE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D0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73A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CF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9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7FA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87A8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5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2B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AD0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FB1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657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0A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46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A80D7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AD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8E6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02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BB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6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DBB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B0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BE02C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F1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AB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6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543087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BD8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F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1D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B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72D9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E5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1C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D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AA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77C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D5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0EF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DDE6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9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C4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C51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6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5DC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C9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27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6591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0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D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9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9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7E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FF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6D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3D93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853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6D5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580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8E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1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19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36F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14.30</w:t>
            </w:r>
          </w:p>
        </w:tc>
      </w:tr>
      <w:tr w:rsidR="00CC0CA9" w:rsidRPr="00325DB4" w14:paraId="11D0CD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941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3B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57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A5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DC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99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D4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</w:tr>
      <w:tr w:rsidR="00CC0CA9" w:rsidRPr="00325DB4" w14:paraId="5D9BD6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681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38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4E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CA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2F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9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29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F714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10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16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3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D6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1CF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84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A1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AC24E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AD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965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94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5FC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2F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3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F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10.04</w:t>
            </w:r>
          </w:p>
        </w:tc>
      </w:tr>
      <w:tr w:rsidR="00CC0CA9" w:rsidRPr="00325DB4" w14:paraId="7650BF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0D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B4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6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63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ABD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0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85C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16C8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D7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B78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0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4B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267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113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D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2F30D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BA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7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AA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07F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106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B9F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B1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4D11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A0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0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34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C96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B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3A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AF9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7B9E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5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B7D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91B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98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28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9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C97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</w:tr>
      <w:tr w:rsidR="00CC0CA9" w:rsidRPr="00325DB4" w14:paraId="5B92FA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E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AE7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E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92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782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4D7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2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AC9A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D8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A2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0C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DD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AC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4B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E5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A8F8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97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0C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0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75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AC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C8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70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520B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E68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CC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8C3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115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D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D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F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E07C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AB1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17C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F8E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9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B3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39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0E7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F7A74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64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8B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5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B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6DF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1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0D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</w:tr>
      <w:tr w:rsidR="00CC0CA9" w:rsidRPr="00325DB4" w14:paraId="4FE3A7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80A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4E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23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2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B24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510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2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A280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7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B5A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9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BD3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A7A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D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E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5147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8F4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E8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C8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9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646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BB9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A7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A366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E05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2BA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3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2CC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7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9E8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953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23F8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4C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00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30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A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096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2E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F03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8ED7F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85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AE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6F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9F0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BF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993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345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F6A6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61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D4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44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679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7B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13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5A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F2D19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B5E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B1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9DC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56E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A1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5B3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16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5EE7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09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7D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A1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5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5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8C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2F0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98313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16F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85B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981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53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07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C3D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848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AD97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40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98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EC7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A4A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A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B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961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4B91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57A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68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483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526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05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F2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D7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A4479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88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8C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675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1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0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2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F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0E31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6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C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2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12C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B5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6B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3B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68EB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2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1A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E0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04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52D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9B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5C5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8.19</w:t>
            </w:r>
          </w:p>
        </w:tc>
      </w:tr>
      <w:tr w:rsidR="00CC0CA9" w:rsidRPr="00325DB4" w14:paraId="242DF89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0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D8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D2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33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3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97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1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9353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6F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44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0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8B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34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224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E7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EA07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45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4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6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0BD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46D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C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3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0CB1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16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0B5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1D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11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048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7C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3F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45E6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32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F2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FC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C6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07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39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F33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EF94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4D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FA1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2A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9F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B5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EA7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46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A550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17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E5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3A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F80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C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B9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E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E9CC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ABB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5E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B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ED4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3DD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FF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12A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9BD4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BE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83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118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88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F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C3C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660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6105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E9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90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93B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D8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F57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82C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A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61A2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E1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DB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1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237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7F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0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9E9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99B6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B3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10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6F1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6D1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78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6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DD5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A6B8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F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6D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24A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4D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6B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12F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4C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10.32</w:t>
            </w:r>
          </w:p>
        </w:tc>
      </w:tr>
      <w:tr w:rsidR="00CC0CA9" w:rsidRPr="00325DB4" w14:paraId="48E87D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4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DE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3B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5D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D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B0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509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2312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F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F95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05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8F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33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6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39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9.21</w:t>
            </w:r>
          </w:p>
        </w:tc>
      </w:tr>
      <w:tr w:rsidR="00CC0CA9" w:rsidRPr="00325DB4" w14:paraId="6208131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F1B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1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72E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3A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DD9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D8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E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476B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251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4A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6E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C71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43F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A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49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6.47</w:t>
            </w:r>
          </w:p>
        </w:tc>
      </w:tr>
      <w:tr w:rsidR="00CC0CA9" w:rsidRPr="00325DB4" w14:paraId="4907761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0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19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B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D6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EB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3062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24E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10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</w:tr>
      <w:tr w:rsidR="00CC0CA9" w:rsidRPr="00325DB4" w14:paraId="395156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6E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2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C5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F2B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1C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3063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B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432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</w:tr>
      <w:tr w:rsidR="00CC0CA9" w:rsidRPr="00325DB4" w14:paraId="44113D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6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F7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068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D1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0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BC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6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7F06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71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D10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1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1F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044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3061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CEB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FD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4.81</w:t>
            </w:r>
          </w:p>
        </w:tc>
      </w:tr>
      <w:tr w:rsidR="00CC0CA9" w:rsidRPr="00325DB4" w14:paraId="1B9F0CD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C03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8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0A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DEC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920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8B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652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1CDA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B6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9B0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4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B8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51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6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AC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</w:tr>
      <w:tr w:rsidR="00CC0CA9" w:rsidRPr="00325DB4" w14:paraId="46AE6C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7D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28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090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7A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38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69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DF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</w:tr>
      <w:tr w:rsidR="00CC0CA9" w:rsidRPr="00325DB4" w14:paraId="44D2ADA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08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E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756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BA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8F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F54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11A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</w:tr>
      <w:tr w:rsidR="00CC0CA9" w:rsidRPr="00325DB4" w14:paraId="1A849A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C1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6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6C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C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6F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05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CD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62D06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5A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C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B6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9EF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EB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1F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09D5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</w:tr>
      <w:tr w:rsidR="00CC0CA9" w:rsidRPr="00325DB4" w14:paraId="3B88F5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0FD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B4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098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796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B6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7FD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E5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</w:tr>
      <w:tr w:rsidR="00CC0CA9" w:rsidRPr="00325DB4" w14:paraId="2D22F8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E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F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F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5D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52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BCA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EE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</w:tr>
      <w:tr w:rsidR="00CC0CA9" w:rsidRPr="00325DB4" w14:paraId="319F25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D7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123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0C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FB1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760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1FA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99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</w:tr>
      <w:tr w:rsidR="00CC0CA9" w:rsidRPr="00325DB4" w14:paraId="013B44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8C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C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98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2092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F9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A3F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2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</w:tr>
      <w:tr w:rsidR="00CC0CA9" w:rsidRPr="00325DB4" w14:paraId="0F10DC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19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886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F9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0F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B0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5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FB7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</w:tr>
      <w:tr w:rsidR="00CC0CA9" w:rsidRPr="00325DB4" w14:paraId="04D808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1C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F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30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D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5B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71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4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0C3E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DD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64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5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CA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D33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3053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D3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14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</w:tr>
      <w:tr w:rsidR="00CC0CA9" w:rsidRPr="00325DB4" w14:paraId="11A314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41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6E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48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5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92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D19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FA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</w:t>
            </w:r>
          </w:p>
        </w:tc>
      </w:tr>
      <w:tr w:rsidR="00CC0CA9" w:rsidRPr="00325DB4" w14:paraId="51047EC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999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3E1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3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1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38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3A4D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E9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4AE0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0A3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1E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81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3B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F0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D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17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</w:tr>
      <w:tr w:rsidR="00CC0CA9" w:rsidRPr="00325DB4" w14:paraId="6386C4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87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46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4E0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D3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7D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71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BB9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</w:t>
            </w:r>
          </w:p>
        </w:tc>
      </w:tr>
      <w:tr w:rsidR="00CC0CA9" w:rsidRPr="00325DB4" w14:paraId="599AD8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10E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72E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02A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668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08C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3057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CA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AD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</w:tr>
      <w:tr w:rsidR="00CC0CA9" w:rsidRPr="00325DB4" w14:paraId="070B7C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1E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1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9D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F6A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7C2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06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A9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</w:t>
            </w:r>
          </w:p>
        </w:tc>
      </w:tr>
      <w:tr w:rsidR="00CC0CA9" w:rsidRPr="00325DB4" w14:paraId="0872B7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DD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FA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02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D0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1C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C27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E8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</w:t>
            </w:r>
          </w:p>
        </w:tc>
      </w:tr>
      <w:tr w:rsidR="00CC0CA9" w:rsidRPr="00325DB4" w14:paraId="743097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A51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1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7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6B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C1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3043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333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A8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</w:t>
            </w:r>
          </w:p>
        </w:tc>
      </w:tr>
      <w:tr w:rsidR="00CC0CA9" w:rsidRPr="00325DB4" w14:paraId="7C2A5E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2DE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A2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CC9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6F8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AD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01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EC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</w:t>
            </w:r>
          </w:p>
        </w:tc>
      </w:tr>
      <w:tr w:rsidR="00CC0CA9" w:rsidRPr="00325DB4" w14:paraId="3B2D47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34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F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FA4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B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99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23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27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9AFE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3A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16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C9C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C7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907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066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666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</w:tr>
      <w:tr w:rsidR="00CC0CA9" w:rsidRPr="00325DB4" w14:paraId="10AF7F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5A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53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E8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60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B6F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0B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24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DACE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AD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75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D7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0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6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728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EC5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AC6F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3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CC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E3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CFC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27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DDF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9D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10.37</w:t>
            </w:r>
          </w:p>
        </w:tc>
      </w:tr>
      <w:tr w:rsidR="00CC0CA9" w:rsidRPr="00325DB4" w14:paraId="255E42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BD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95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E1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2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2D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4D1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8FB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DB32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978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E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46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9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2E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70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45B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131E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AA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C95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C8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BE9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B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256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6F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A0B1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B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6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D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87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C5E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77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B6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BFE0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7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B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F4C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72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8A2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5A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4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8061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6F2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BE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1FD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0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AA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FAE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664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</w:tr>
      <w:tr w:rsidR="00CC0CA9" w:rsidRPr="00325DB4" w14:paraId="6010BE0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7E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AC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C3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90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5C7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684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2D3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CAC8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4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95F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4A5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7E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36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C48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61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2516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D4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FE4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FA6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A8E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C2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7EC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C7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B09B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27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EC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53B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E59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E4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411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5C9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</w:tr>
      <w:tr w:rsidR="00CC0CA9" w:rsidRPr="00325DB4" w14:paraId="48FCBE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C7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0506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8B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50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CA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2B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6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3.82</w:t>
            </w:r>
          </w:p>
        </w:tc>
      </w:tr>
      <w:tr w:rsidR="00CC0CA9" w:rsidRPr="00325DB4" w14:paraId="2263FB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73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05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37F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23D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64D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E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60C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64E4E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DF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988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C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3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2D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8D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48C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9DE7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DF3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77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37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6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20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5B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D84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</w:tr>
      <w:tr w:rsidR="00CC0CA9" w:rsidRPr="00325DB4" w14:paraId="7E7182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98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39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51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6DD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B10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D9F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61C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1E1E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46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AA7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80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0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B2E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E2F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F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D4DF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C21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16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27C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DDA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35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62B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93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</w:tr>
      <w:tr w:rsidR="00CC0CA9" w:rsidRPr="00325DB4" w14:paraId="660F9E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46C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3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0E3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B6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28C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C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42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B2B1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72C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06B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18A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74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A49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312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2D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248D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75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332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C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1C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6E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B3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063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</w:tr>
      <w:tr w:rsidR="00CC0CA9" w:rsidRPr="00325DB4" w14:paraId="7D68AF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19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601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174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63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96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559026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009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0.188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4C0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</w:tr>
      <w:tr w:rsidR="00CC0CA9" w:rsidRPr="00325DB4" w14:paraId="517244A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685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CE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D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38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AC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B9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8C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5443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19F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2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15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354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1A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9AE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F6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F509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0DE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6E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130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6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6D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71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35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09CB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D9A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E21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4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FA5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2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8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114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6818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627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DC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CB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E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13E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987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09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550A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9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AF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FD0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5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BA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E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188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46B3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645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2F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DF3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93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9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CF7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DB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6819E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B2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05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4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650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C5D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E4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46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DFED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7E5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B0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B2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F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19C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B5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FF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FEB5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9F05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B3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D5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5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7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4B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6E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9AA2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B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8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C64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D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9B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E0B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664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D2B9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30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6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0B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06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EFD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19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2D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7A2CD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F3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AD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F7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CA9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BA3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7A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5D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9A93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5A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2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5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1D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5D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2A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D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4EE1B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A7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656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23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C5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A7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BB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100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2DFD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6D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AD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ABE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65C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5C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0D8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27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9BBDE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38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BD2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78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EB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99B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EBE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71D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120C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33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E7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82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8B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D7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307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EF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3400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762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E7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7D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795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76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0A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3CC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C926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0C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C91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3F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E4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50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A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C28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D021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59B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DD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62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DC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CE3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22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94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59EF1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EC1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57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9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63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99F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F3A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6F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5755D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9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CFB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A1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3FB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A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3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89D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FA756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C29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4D4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F9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E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53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E65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EC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262E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72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10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1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134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1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D14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70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70AE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48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7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AC0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C0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940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6D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39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A192A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AD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CA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43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F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4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76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DC8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E779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00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ТОДОР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D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CD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551032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96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C8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B3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D9A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142A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0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66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463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4C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183.986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7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3E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27.721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515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194.05</w:t>
            </w:r>
          </w:p>
        </w:tc>
      </w:tr>
      <w:tr w:rsidR="00CC0CA9" w:rsidRPr="00325DB4" w14:paraId="4947CC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50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2C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76B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C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AF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B60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0DE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6AD9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2D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8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C0E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67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1C8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7F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B09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88D1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EE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F3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51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D4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E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F4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EF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A21D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2D2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C8F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09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A0FB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473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DD8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3F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4310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6C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C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E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891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B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B3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4E1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0592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23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711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89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230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C48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36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12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9420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2E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D9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A9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C7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B52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D5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09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D5B68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A5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91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5F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58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FE9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76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1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5FE0514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04D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15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F6C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65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E2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1A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E4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7FCB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2D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387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41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AE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0F1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07C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0DB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1BA5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7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E78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91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CF2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44C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FE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49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A251A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58B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8B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E9B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22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653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861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1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05632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9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7C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12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DEA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D2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2CD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3C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E6BC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AA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C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7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DB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D7E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67D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A4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4BE2B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79D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D6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88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C10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3F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C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786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3E577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95F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730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7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3C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0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05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3E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BF9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E7D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F0E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4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DC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AF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FE1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B9D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BEA7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13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7F2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45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0F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1CD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B5F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F7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A32C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DAA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77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76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031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A6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DD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B9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B39B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F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F7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A78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92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8B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570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E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DA82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4D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D5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559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5E8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E7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A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C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CB011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84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4E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58D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F53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74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41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917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203D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8F3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3D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F56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BF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290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04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F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57FA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C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B54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4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967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11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0C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05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A4FA3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4D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5A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4D2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FDF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D8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00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6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2452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FC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014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03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C8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0A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6A0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FD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82AE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0F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D1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B7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40B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45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FE2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DD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D210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E8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78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9F3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8D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BD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5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03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8830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BF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4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EB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33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06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C4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B99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773F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687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02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C4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E9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28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A9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9E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DC5F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73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41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CE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379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6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BA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866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4ECA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7B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ACA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7AE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518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6CC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21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9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E49F30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45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9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3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FDA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8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85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85C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E2AB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E55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B7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276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C0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812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A97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B9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C11C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D33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DA9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01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A92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BD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06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C8D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089D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FF0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6B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419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9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F8A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BB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92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19F0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E7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F1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B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C1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A7A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43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5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250A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C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6D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B4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C240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BCD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9F7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FA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4AFE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9E0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A5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C7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7A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14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63D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D5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0937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8E1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69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0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26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F94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3E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4C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0503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14F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E6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F0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578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EB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5F2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4A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B0F8A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0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614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F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BC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9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FC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80C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3347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F0F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7C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1C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CB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980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D83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7C8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1FE1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0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7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0C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FF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A72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D1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D4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34DB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1AE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97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5E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00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A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42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301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430F2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C6B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EE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FE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6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8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07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F5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6649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F2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FCF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7C7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DD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80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F0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E3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6751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1D8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06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D6D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2A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A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17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14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ABC0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4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F3E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EB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236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B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BC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2AB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1F629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C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C1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F8B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3D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341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FBA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3CA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13D8D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FD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04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6F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AA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266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0A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A0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</w:tr>
      <w:tr w:rsidR="00CC0CA9" w:rsidRPr="00325DB4" w14:paraId="6FDB79B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19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0B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71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D0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409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A5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9A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4DD9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914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C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972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F4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29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D0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665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005E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2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8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A7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A88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90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43F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F8E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F865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F1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91E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77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E7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BA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15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42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7507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2C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3E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366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5E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315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19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12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9F1FA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B5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F9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C1D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F1E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D2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F8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15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36FC6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F0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9F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9D2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3A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34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7F2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AF7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0ECC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6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96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03F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B59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EF9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50B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A5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28D8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8C8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6B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76A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9F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3AA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777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8B7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3D704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3B7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8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A1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31D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E6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4A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41B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14A123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4B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C8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30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9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5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C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BE5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835F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8C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F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692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DD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EF8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560047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1F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0.301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8E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</w:tr>
      <w:tr w:rsidR="00CC0CA9" w:rsidRPr="00325DB4" w14:paraId="42D964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58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16E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B25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C29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4A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DA0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27F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4D801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B7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4C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39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17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DD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D9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FA3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509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47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11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0CD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DC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7D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3C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8D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94E6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F3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B7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283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560135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C5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8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1D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0F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5C25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AD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EC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8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8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C49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FEE6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924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82754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C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ТОНИ МАРИНОВ ТОДОРОВ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8C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222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61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C3D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F02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C91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D969E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C89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360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A6D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29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93.759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E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1B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5.640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5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39.48</w:t>
            </w:r>
          </w:p>
        </w:tc>
      </w:tr>
      <w:tr w:rsidR="00CC0CA9" w:rsidRPr="00325DB4" w14:paraId="321BF3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13B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11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0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AF9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63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466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7F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8C20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8BF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FA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4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ED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05B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DE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CFE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A1A5D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B80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E7D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2B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F0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961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1F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5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98A13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3A2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25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656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EF4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D8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616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AE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5AFC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DA9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2A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54D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39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E6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EC2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AF5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9AD1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E8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F4E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40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7F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DCF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A02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45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A1D2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F4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D8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0DB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E8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93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125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38B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0C7E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AC7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13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78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6FC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B6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B8A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F44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B009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7C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7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F3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1D0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B6C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DAA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F36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AB28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39C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49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19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F7C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A32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FD5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30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575A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DC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8B1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D96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0A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088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30E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DBE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57F6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689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81D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63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CA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3C9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0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C5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7.64</w:t>
            </w:r>
          </w:p>
        </w:tc>
      </w:tr>
      <w:tr w:rsidR="00CC0CA9" w:rsidRPr="00325DB4" w14:paraId="1420F3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C0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70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6A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593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8B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07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F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C603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87E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73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42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C32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C9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4BD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74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41E4C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FF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215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D59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D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66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033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ED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3E37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30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7F3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A25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CF4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D77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7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88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ADA7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DC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FD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4B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AB4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62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CAF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EA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AB4DCE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02D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EF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BF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C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D0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993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D0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0464F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AA0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AC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9AF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F2C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B32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BC0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08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41BC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309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4A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202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86C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77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D55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8B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5F469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BD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85D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49D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8E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C5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92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0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3E1884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2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0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52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97E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407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45E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3D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557E7F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DDB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7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CF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2B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2B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BCE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F5E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C329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A44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75E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F6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8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B4B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C9D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36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8116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75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579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5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3E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1F3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398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37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F41B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AD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97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1A8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707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9AB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C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C0A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F63D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168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BA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EB3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7B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E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246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1B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BADCF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C0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5C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858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487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53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01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018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367106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CD3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5CC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840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D5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AB3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23F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FA6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87BF1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BE8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15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67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5D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122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5B6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23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F2B2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9E3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DE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C2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88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AE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0C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560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8472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3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868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FB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54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BA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58A6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4CE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ECA25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3629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0F2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1E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C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F9C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A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B18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E3A15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53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9D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2CD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07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7A5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3C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D3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CDDAB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0E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380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F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29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324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E05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43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55EF01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B9E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B4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A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7E6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4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C8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BD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</w:tr>
      <w:tr w:rsidR="00CC0CA9" w:rsidRPr="00325DB4" w14:paraId="74FA80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E6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30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2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1F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7B8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93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570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E2B9F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70E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41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9FB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567082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4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7D0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16D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03D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E71D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59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3DF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68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5D0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1E8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648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A75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A13100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C2A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C2E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24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9D2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E63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C8F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567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C6D0C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AC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ФАНТЕ АГРО ЕООД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26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AB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567149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CC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1D4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FA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DF1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A8DD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533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AB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73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038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34.710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185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C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2.184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22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15.29</w:t>
            </w:r>
          </w:p>
        </w:tc>
      </w:tr>
      <w:tr w:rsidR="00CC0CA9" w:rsidRPr="00325DB4" w14:paraId="74B3964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2F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05A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0E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F38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A2E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AA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954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BC3AB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974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81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C25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C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29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9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F64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</w:tr>
      <w:tr w:rsidR="00CC0CA9" w:rsidRPr="00325DB4" w14:paraId="044B20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3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DD96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58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27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341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283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577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B14A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1ED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7F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3B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BDD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041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1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2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15F74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398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CC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3B4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AB6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331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158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7A8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DCE9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07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44A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6BB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977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97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CAC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2AB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62A77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CA3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88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47E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82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47A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DF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7F5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8F0750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0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F81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35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32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31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BAC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EC4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79AA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E9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A8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FAF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F9A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CBB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AB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010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C2CA3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19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545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F58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70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5F8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311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A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4C807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4E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422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3B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2C4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AB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4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AAF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4.69</w:t>
            </w:r>
          </w:p>
        </w:tc>
      </w:tr>
      <w:tr w:rsidR="00CC0CA9" w:rsidRPr="00325DB4" w14:paraId="1854030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83C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9B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645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17D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40C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F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7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7E363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401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0BD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0F6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68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AD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0C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9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98E30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39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26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8B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C8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B4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6A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49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8810D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EF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CCE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FB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A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0A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7DE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47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D7BD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C07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C497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FE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370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A8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5E1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9AD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2D935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E7B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C0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67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E7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6B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BC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E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B9BB9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6F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57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468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7A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608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3D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539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3DD8D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D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AC3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68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A5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E8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46B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A3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</w:tr>
      <w:tr w:rsidR="00CC0CA9" w:rsidRPr="00325DB4" w14:paraId="68186E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55D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0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DE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B8A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A05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A8A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CCC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F0A672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A6C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EE8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BA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8E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E26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BF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E90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4DBD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D7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E1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7F2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EA0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14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BE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FCD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0263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DB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82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54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526311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B3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1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F0D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69A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19B049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A1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D52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CE4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A60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45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A4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D6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468F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B5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29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8F7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153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93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AEA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05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FEC3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5D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447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366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6E7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E95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7B7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7D6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21.81</w:t>
            </w:r>
          </w:p>
        </w:tc>
      </w:tr>
      <w:tr w:rsidR="00CC0CA9" w:rsidRPr="00325DB4" w14:paraId="34ABEA3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9F8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D4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692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F4C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7A1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17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71B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162A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55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43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53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5CB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6A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DDF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67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30A7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76A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F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8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A4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3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800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2.340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DE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</w:tr>
      <w:tr w:rsidR="00CC0CA9" w:rsidRPr="00325DB4" w14:paraId="1F97FD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5F3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78F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7A6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379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F0B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76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9AB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CE9D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7E0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C1A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46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C36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DF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7C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7A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CA1E4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424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812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4E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A8E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3F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C3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67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AEF6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A2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9D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E6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D5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DB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8C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6F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417EA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66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09B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2E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44B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680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E9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A26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6B8A1DB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446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820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38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E38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3D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80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C0C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0F56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21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8A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9F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AEB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5E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09C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97C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72BF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1C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3A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4DE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81F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809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D0E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4A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7409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06A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44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EA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86F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F03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2FE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7A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794F9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0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66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41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054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35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68D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43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FDDF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EA0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2EB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67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661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60A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04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B3A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FE1A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B09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26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A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88B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2D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4EF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542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089C1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91F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B5F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7E0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D8F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43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C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54F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8.96</w:t>
            </w:r>
          </w:p>
        </w:tc>
      </w:tr>
      <w:tr w:rsidR="00CC0CA9" w:rsidRPr="00325DB4" w14:paraId="2BE9A69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92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7FC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25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A6B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3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293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97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6220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883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39D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FF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9FC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9C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C07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B3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6D566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F5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12E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6B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BAF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CBA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2B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1C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C4218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90C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1D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46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C3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533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191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1D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65557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1F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CE6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5D4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FA0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18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E3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90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4A61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02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DA4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BA4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A3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CC7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25E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B25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6.97</w:t>
            </w:r>
          </w:p>
        </w:tc>
      </w:tr>
      <w:tr w:rsidR="00CC0CA9" w:rsidRPr="00325DB4" w14:paraId="542259B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73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E2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83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B3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E1E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1C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D2A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3524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896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092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F27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5F7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26B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F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7C8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0AFE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5EA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9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CC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6D6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EA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6C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ED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4EA3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0D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33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6B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1D4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57A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94B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82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85F6A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78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B2C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341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36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521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78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88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0E6AA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3C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B7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55D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97B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5F4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C5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6B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CB327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D72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645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5C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C4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DF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6B9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2B7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116E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CD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B9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4B1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77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82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C33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F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88ED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1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90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1CA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8E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A3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4BA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97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2D9B3BF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C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7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946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D73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34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5C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8C2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4A9E5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734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6B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EC5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D95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E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AB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1E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4433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16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789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BB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D26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74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C7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A7B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121C17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CA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3E0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41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E4E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23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CA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65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BEA9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8CC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7E6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00B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67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6FB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9E2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A5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85FC63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A7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6C1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6F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21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316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25A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91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1F81A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D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023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193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65E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89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654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3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41164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87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514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16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AA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6F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CB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D13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FD57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67A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982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67D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C52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E4E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5E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F2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E4B2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306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EA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59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26B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D54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467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72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65D19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D8A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2D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D93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74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754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EC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46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</w:tr>
      <w:tr w:rsidR="00CC0CA9" w:rsidRPr="00325DB4" w14:paraId="121F52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6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8A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BEA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66E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7B6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46F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BFB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702B1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D9A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A9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5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D00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221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A2F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B4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1BC1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16B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2A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89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AFA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F69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CDA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A99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8F813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9B0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02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27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A93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2A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91C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CC5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C07D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6D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29D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0A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392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C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52E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39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D7BD2F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E3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2BF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7D4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19A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E4B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86C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78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5575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935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F2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59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4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5B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314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0CC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960F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5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8F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92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C3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3D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A1A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8501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74250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57A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F1A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00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394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B96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1C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C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03B76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E42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07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0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57B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8C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578058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102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AC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1.88</w:t>
            </w:r>
          </w:p>
        </w:tc>
      </w:tr>
      <w:tr w:rsidR="00CC0CA9" w:rsidRPr="00325DB4" w14:paraId="25878C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58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8EA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9B6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0B1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B57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ED6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ABD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563D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69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228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FA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578041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B08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A1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EEE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3B0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DE8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576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98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72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A86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8E5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F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00B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1D85AD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6D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38A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099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77E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2F7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FA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10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04945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F4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7D9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45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38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1D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CE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D8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269F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BC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BD4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13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3B1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754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1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4B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7CF624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8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0F9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88D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F9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D9B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AE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F8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F18D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D4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C7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58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FDC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D4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6E4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12C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72D6E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EC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A31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19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C18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6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34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DDA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196C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5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74C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D1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E2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7FF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8E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D545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76FB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58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64F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6C8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29F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6B2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6F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2F0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507C63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F9F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139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4B8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878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1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E71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99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3718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CC6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DCE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55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F1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CF8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EB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C6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22D50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C6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301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CDB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C97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0F2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1ED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A43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4844D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3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B31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44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C7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4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41D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18B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82CFD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DD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057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33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6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7C8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2BC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9F3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EF66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0C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A38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D7C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F34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DEF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A74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58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20E9B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24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3C3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C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99E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C32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1B5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6D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A7D9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1F3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9C5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571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B6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B55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4D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CA5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441F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7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7FD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69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5F8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53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539022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A2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19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</w:tr>
      <w:tr w:rsidR="00CC0CA9" w:rsidRPr="00325DB4" w14:paraId="0A382B2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C27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58D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45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FF1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54E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FD2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38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8404C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B67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DFD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C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7B9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10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5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770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</w:tr>
      <w:tr w:rsidR="00CC0CA9" w:rsidRPr="00325DB4" w14:paraId="0D973F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8D1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F37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6C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89C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D39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AB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343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5F5F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D58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8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69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E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3B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B7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4C0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B084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5B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4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C41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9E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2C4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CA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919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10.29</w:t>
            </w:r>
          </w:p>
        </w:tc>
      </w:tr>
      <w:tr w:rsidR="00CC0CA9" w:rsidRPr="00325DB4" w14:paraId="4CF546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C7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40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3F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983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6C9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CD3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EF8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9FCE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C58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D5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463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6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5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844D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38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C4ADE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807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31E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408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B98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1F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9A1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AF2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7B4C2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157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7CE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DDC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B16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AC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A39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E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7A7E8E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91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356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B50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6E0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D35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82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4FE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CAA5DC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EB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096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ADF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E51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F4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1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7CF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0BA1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C69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1E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FC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67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343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6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41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9F21CE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55E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7B3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BCD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592F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4EF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D5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D76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DD8E9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B0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506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9B6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02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C0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9C4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F26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CD8E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36A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E2D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BF9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27C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38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567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7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C4BD6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EE1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163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88E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404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14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A98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2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FB155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26E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43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50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C2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DA9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B3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FA1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238415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90F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67A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65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B71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5E3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84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2FC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EEE75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A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C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317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11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E2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509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C35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51CD2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CF5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CB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F9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749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8B8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F7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812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4.45</w:t>
            </w:r>
          </w:p>
        </w:tc>
      </w:tr>
      <w:tr w:rsidR="00CC0CA9" w:rsidRPr="00325DB4" w14:paraId="4146C17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7C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BE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48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9C8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53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681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0.623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D58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</w:tr>
      <w:tr w:rsidR="00CC0CA9" w:rsidRPr="00325DB4" w14:paraId="468080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89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9D8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135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48E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8A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B77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68D8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218E6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B5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8D2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5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E5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3BF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8C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90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56C6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D5A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12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429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EB9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92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DA9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D77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3ECCF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93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19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C7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3B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38E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F1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A6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BA2A1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02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9B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2EA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88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2E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F0D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1E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A801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1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33B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471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E6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9A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F69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03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CAF1F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07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F10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17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3BC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C4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11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D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913B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211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05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ABC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093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83D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6C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2F8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38084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67C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5A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E9C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08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53D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F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44C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5FE0F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E0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DCF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7EB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D0F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67F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C9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882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ECDD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4A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FCA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849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78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1E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7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165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70D9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EE3D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5A0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20C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35C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362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50E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2B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FB9B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E7F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83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22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97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364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46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631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B304F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1C2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6EE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682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F2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BFA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43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99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97FFD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37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A2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EFB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60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636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2A2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9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</w:tr>
      <w:tr w:rsidR="00CC0CA9" w:rsidRPr="00325DB4" w14:paraId="4134DAD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FC0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1EB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9E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89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27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5B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674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F6F051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D2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D50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10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556187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B03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5D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737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7D1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DBDAF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3AB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44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F6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EED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6D0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7772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46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F9468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90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E46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1E2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D2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4D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EA3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E97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DBC6CF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4B5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ED8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36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98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0FE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499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EE8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BBBCAB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8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908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378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54E1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57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37E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84F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5040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D3A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B86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EBB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3B2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1C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97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1.421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D06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9.95</w:t>
            </w:r>
          </w:p>
        </w:tc>
      </w:tr>
      <w:tr w:rsidR="00CC0CA9" w:rsidRPr="00325DB4" w14:paraId="737533D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B2E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106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D2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58D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26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02A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51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9AC33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6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BB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E74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4B2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1F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31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8D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837D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C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21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26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8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4E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95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64D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9A2F3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C0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E20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BF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DF5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83F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3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17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8.01</w:t>
            </w:r>
          </w:p>
        </w:tc>
      </w:tr>
      <w:tr w:rsidR="00CC0CA9" w:rsidRPr="00325DB4" w14:paraId="1F2A1A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95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92F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531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C62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3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980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FE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7.07</w:t>
            </w:r>
          </w:p>
        </w:tc>
      </w:tr>
      <w:tr w:rsidR="00CC0CA9" w:rsidRPr="00325DB4" w14:paraId="7F9E61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68E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6A5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FC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9A6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70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A7C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611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AF264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D87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52C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F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E2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96A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98A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587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BC3F52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D93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60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91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C1E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2BF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7F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03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7CC3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32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003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01F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56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53E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19E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530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E6ABE2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79F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28C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14F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17D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B27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5B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38C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3905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E6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A65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75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546136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C04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63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7F2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5D2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C22029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C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E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E33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2EB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33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A79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71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C6169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26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CB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298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38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4F4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78B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E80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A9B4C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74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2D5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38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5CC0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FEE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546031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D57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0C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</w:tr>
      <w:tr w:rsidR="00CC0CA9" w:rsidRPr="00325DB4" w14:paraId="3B08D3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31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8D4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50A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2E8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D20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A9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625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447C3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DCC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A4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8E4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6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0E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9BF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4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4F016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D8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1B9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6F1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8B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44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30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89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B1A01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66D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20C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830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34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346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B8A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3DED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AA46D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A1B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57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61D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F0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90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54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A79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DA8C6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CA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43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98D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617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740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19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F49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05AD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D1707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14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2A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6F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98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C0A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993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E9D4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D8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62F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0D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489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DE5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54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65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8002A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EA3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3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190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2C6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03D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69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59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BE0D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1C9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D47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03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00A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6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8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650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3ED0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A16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F2C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BC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D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931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E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9A8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885D96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587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1A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783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3A6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539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E60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F39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1B37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12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709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4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7760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53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9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B6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</w:tr>
      <w:tr w:rsidR="00CC0CA9" w:rsidRPr="00325DB4" w14:paraId="674B9C3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2B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E75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BA4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E1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F7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F29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AA9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CC6A8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E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4C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D8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DF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A48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D29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A1D6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CBA6D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48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35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35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F5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B3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A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66A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80A9E6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C6F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53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268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FF5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AC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B22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C5A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56DFB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BCC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1F6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821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DD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5D6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540071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84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BC1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2.06</w:t>
            </w:r>
          </w:p>
        </w:tc>
      </w:tr>
      <w:tr w:rsidR="00CC0CA9" w:rsidRPr="00325DB4" w14:paraId="2B490D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104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6E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2B4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27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0CA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43A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3A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E142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472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EC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AD0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C2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0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F9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0B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5DEF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1A9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EF4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81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7C4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155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566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63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F2922C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2F6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96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E5C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EEF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7A6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8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A6E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ADCD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723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15E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7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B25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AAC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497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238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843A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5563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9BB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3B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F0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E2B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DF6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07F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9F601A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F09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8A7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03F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8D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08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D9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FC5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8EDA8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AE7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DD0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7F2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04A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0B0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FBE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EB6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96E1C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360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D7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79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E19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2DC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DE5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8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B574C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0B9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C04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F5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671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4F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D6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91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2667D1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F1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586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2B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02F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B3A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196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1.543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711C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</w:tr>
      <w:tr w:rsidR="00CC0CA9" w:rsidRPr="00325DB4" w14:paraId="0A5AD9B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94C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205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B1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61A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9A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D18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A02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10.55</w:t>
            </w:r>
          </w:p>
        </w:tc>
      </w:tr>
      <w:tr w:rsidR="00CC0CA9" w:rsidRPr="00325DB4" w14:paraId="50F7CA6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E96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80F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67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4D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967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04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2D1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B88C7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C30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009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B23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766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D7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791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223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FC146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53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9D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8F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B5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4E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D3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C38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5ED1B4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8480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0C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61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D97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58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BC0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B4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4C168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E0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68E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445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FD6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7C2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342C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685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4AF8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823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F6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47D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CD2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76E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6C7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D3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AB50A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5DB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C0F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7B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E3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E3C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7A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9AF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CC0CA9" w:rsidRPr="00325DB4" w14:paraId="32F9A1B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1C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A0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4C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C5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A1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F6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753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</w:tr>
      <w:tr w:rsidR="00CC0CA9" w:rsidRPr="00325DB4" w14:paraId="61A772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E1F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954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EBC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94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F5E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F2F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132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47DCC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39D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A0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53A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163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9C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228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0EB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5.72</w:t>
            </w:r>
          </w:p>
        </w:tc>
      </w:tr>
      <w:tr w:rsidR="00CC0CA9" w:rsidRPr="00325DB4" w14:paraId="0705C7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C9B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1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226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9F8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00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0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2FB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</w:tr>
      <w:tr w:rsidR="00CC0CA9" w:rsidRPr="00325DB4" w14:paraId="63783AC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D0F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A13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D481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33F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76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E6D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450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8C8B0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42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4AA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7B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F59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420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0CD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38B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29FC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DC3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E9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F4A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E1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F44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A5B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E590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9DE157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DBD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D4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ED9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E03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E94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7B2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DC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</w:tr>
      <w:tr w:rsidR="00CC0CA9" w:rsidRPr="00325DB4" w14:paraId="13D9D4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B2E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9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E08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7F6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B38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20B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445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6E32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41E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F2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C8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A6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1AD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658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6B4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F937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1C5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317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970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415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F46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7AF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74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</w:tr>
      <w:tr w:rsidR="00CC0CA9" w:rsidRPr="00325DB4" w14:paraId="1B54745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C8F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CD7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59A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536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D5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179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6C6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</w:tr>
      <w:tr w:rsidR="00CC0CA9" w:rsidRPr="00325DB4" w14:paraId="5A0329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FA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A67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87B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1EF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CC2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0EC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10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ED2E45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FBA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143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87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C70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1E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55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37C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73C7D4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FDD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8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C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DAB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7EF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9BF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32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</w:tr>
      <w:tr w:rsidR="00CC0CA9" w:rsidRPr="00325DB4" w14:paraId="765CA08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9E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B22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E25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F8A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22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8A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499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1F8E5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C2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C59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0C3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883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9FD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34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CC9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493912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4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946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A66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9E5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2E6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4E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46B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63DB36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363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773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B4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C2E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D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10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329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5ADBE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864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A2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ACC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594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D36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1D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EA8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0BC068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316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3F6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6D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358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76C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CC2C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A21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2.73</w:t>
            </w:r>
          </w:p>
        </w:tc>
      </w:tr>
      <w:tr w:rsidR="00CC0CA9" w:rsidRPr="00325DB4" w14:paraId="37D61D4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31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5B1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81B5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D48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6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AC22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82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9EFDC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D501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701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BE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BE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88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E68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D5F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28D48A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C8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0AC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85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B77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7D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BA8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D4B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166E5F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9CEF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BE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FED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FDF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ADF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B74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976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352F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19C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754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F60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B54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A8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C25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A38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16C415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14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AF5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59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26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74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E8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F7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05B39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462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C60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FC9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92E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D786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295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FA1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EA9FFD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23D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338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7B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67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EC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00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E03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6493C6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81A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9A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66F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633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AE03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96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F56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08D4FB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04A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60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10A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B2A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23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E9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E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0C6AF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921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2F0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9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DC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CFC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A2AB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524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C1515B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02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366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0B3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549053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E4BD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029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62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732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F25FD7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1E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D8E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30E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09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1F5F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0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F69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14.82</w:t>
            </w:r>
          </w:p>
        </w:tc>
      </w:tr>
      <w:tr w:rsidR="00CC0CA9" w:rsidRPr="00325DB4" w14:paraId="41F13C3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8D1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B92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296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4EB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57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BF1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AE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</w:tr>
      <w:tr w:rsidR="00CC0CA9" w:rsidRPr="00325DB4" w14:paraId="6D8B41B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F36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26C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87B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929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A60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6CB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82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10.91</w:t>
            </w:r>
          </w:p>
        </w:tc>
      </w:tr>
      <w:tr w:rsidR="00CC0CA9" w:rsidRPr="00325DB4" w14:paraId="2A7F063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547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D65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1B7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DF5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854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5AD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DED2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F87949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F7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216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3781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1F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E4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4A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A6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D82E48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BF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BA8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B36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145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534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324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B40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3038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6BF6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9A5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F7D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658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32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B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EA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8.32</w:t>
            </w:r>
          </w:p>
        </w:tc>
      </w:tr>
      <w:tr w:rsidR="00CC0CA9" w:rsidRPr="00325DB4" w14:paraId="51AEBA0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6B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5594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4D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E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F6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46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55D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B7B385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34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457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5B54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9621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567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E5E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5B9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EEBD58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D93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17E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957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D021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502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D7E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8B0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034684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C5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FB7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1C6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E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607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136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5CE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D57E9C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209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037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E1A75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EC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89D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14E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C8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77C73E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FCD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99B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1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B0B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009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945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944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68F161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7AC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3CB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282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BF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A8A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A4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CC3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1C4D8F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01D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CC5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7843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8F99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0E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C55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59A1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7DC9F90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464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79E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C208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809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07A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81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65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4.78</w:t>
            </w:r>
          </w:p>
        </w:tc>
      </w:tr>
      <w:tr w:rsidR="00CC0CA9" w:rsidRPr="00325DB4" w14:paraId="3154E6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363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1C2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106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7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F327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129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AA4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574068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3A3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030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F61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95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BA2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180F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D44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6D8D7E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AE4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74C3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363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29B6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10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0FF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BE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F132AA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F55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97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7A6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063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701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D40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ED2A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39339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73F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DA0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7C7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540063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E89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2BA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D2F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7FA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432672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46F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0DA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4C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376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0A3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D5D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5.413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889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37.89</w:t>
            </w:r>
          </w:p>
        </w:tc>
      </w:tr>
      <w:tr w:rsidR="00CC0CA9" w:rsidRPr="00325DB4" w14:paraId="27AB81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6AC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494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0F5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069A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291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EC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B1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20.97</w:t>
            </w:r>
          </w:p>
        </w:tc>
      </w:tr>
      <w:tr w:rsidR="00CC0CA9" w:rsidRPr="00325DB4" w14:paraId="15FF5F2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3F2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635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9D22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3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AE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6A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8B8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16.32</w:t>
            </w:r>
          </w:p>
        </w:tc>
      </w:tr>
      <w:tr w:rsidR="00CC0CA9" w:rsidRPr="00325DB4" w14:paraId="263BA2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298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2F2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C6F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1CE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53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3421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1.837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BB2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12.86</w:t>
            </w:r>
          </w:p>
        </w:tc>
      </w:tr>
      <w:tr w:rsidR="00CC0CA9" w:rsidRPr="00325DB4" w14:paraId="362340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9C3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D40C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B6F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E2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CA33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F7C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1.655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896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11.58</w:t>
            </w:r>
          </w:p>
        </w:tc>
      </w:tr>
      <w:tr w:rsidR="00CC0CA9" w:rsidRPr="00325DB4" w14:paraId="460D853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E074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35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6EC3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FD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AC8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20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1.454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DED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</w:tr>
      <w:tr w:rsidR="00CC0CA9" w:rsidRPr="00325DB4" w14:paraId="2FC784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B69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8A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F0C2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245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0F5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6CB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62A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6.50</w:t>
            </w:r>
          </w:p>
        </w:tc>
      </w:tr>
      <w:tr w:rsidR="00CC0CA9" w:rsidRPr="00325DB4" w14:paraId="57CF427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42BD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lastRenderedPageBreak/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23D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8EC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06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038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B14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FC9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6.40</w:t>
            </w:r>
          </w:p>
        </w:tc>
      </w:tr>
      <w:tr w:rsidR="00CC0CA9" w:rsidRPr="00325DB4" w14:paraId="759BEB2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28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8D5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DC4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A31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FC3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2FF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0.887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31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6.21</w:t>
            </w:r>
          </w:p>
        </w:tc>
      </w:tr>
      <w:tr w:rsidR="00CC0CA9" w:rsidRPr="00325DB4" w14:paraId="664CE00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9490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46AB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FA7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DC2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B01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A2D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CBF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CC0CA9" w:rsidRPr="00325DB4" w14:paraId="3A0BC47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54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1B0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7306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CD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0D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7387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DD5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560697A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BCE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FD9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C54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8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D5E5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0EF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C28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1.06</w:t>
            </w:r>
          </w:p>
        </w:tc>
      </w:tr>
      <w:tr w:rsidR="00CC0CA9" w:rsidRPr="00325DB4" w14:paraId="54E103E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F5486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5FC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D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66E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47DC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AA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1.814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256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12.70</w:t>
            </w:r>
          </w:p>
        </w:tc>
      </w:tr>
      <w:tr w:rsidR="00CC0CA9" w:rsidRPr="00325DB4" w14:paraId="17F92D2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0547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644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C72A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75C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40F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14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E308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</w:tr>
      <w:tr w:rsidR="00CC0CA9" w:rsidRPr="00325DB4" w14:paraId="011204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46C1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2C2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0B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13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FF21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77D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0.679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F3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</w:tr>
      <w:tr w:rsidR="00CC0CA9" w:rsidRPr="00325DB4" w14:paraId="417DC2D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C4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F858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27F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0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EF6C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E651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92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</w:tr>
      <w:tr w:rsidR="00CC0CA9" w:rsidRPr="00325DB4" w14:paraId="0E20B90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854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B946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996E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EE1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88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2081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792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CE0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</w:tr>
      <w:tr w:rsidR="00CC0CA9" w:rsidRPr="00325DB4" w14:paraId="00F6A30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6E82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428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B79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509D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6A7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82B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CEB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2.79</w:t>
            </w:r>
          </w:p>
        </w:tc>
      </w:tr>
      <w:tr w:rsidR="00CC0CA9" w:rsidRPr="00325DB4" w14:paraId="71C3A0A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AF5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88E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9C7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0E5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0AB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1E5A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4A1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</w:tr>
      <w:tr w:rsidR="00CC0CA9" w:rsidRPr="00325DB4" w14:paraId="55C2E610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594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4D9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0FF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22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31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7B22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0.129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AF2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</w:t>
            </w:r>
          </w:p>
        </w:tc>
      </w:tr>
      <w:tr w:rsidR="00CC0CA9" w:rsidRPr="00325DB4" w14:paraId="7D6B4AA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EA5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B3FD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BC1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CB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C9B5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115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2.189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D48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15.32</w:t>
            </w:r>
          </w:p>
        </w:tc>
      </w:tr>
      <w:tr w:rsidR="00CC0CA9" w:rsidRPr="00325DB4" w14:paraId="4F6F113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BCF0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1D1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D126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8BD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B47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A7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0E6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9.29</w:t>
            </w:r>
          </w:p>
        </w:tc>
      </w:tr>
      <w:tr w:rsidR="00CC0CA9" w:rsidRPr="00325DB4" w14:paraId="62C1AF6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3F0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3AFF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2A1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1CE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1967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5225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2A99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6DFEAF3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29AD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B328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F1C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797E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A3D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2C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E3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0F434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554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4C5D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7C18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E0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94E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D1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9E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CC0CA9" w:rsidRPr="00325DB4" w14:paraId="0AC922E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A0A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AF02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EF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BBB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CB69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574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1B4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3.55</w:t>
            </w:r>
          </w:p>
        </w:tc>
      </w:tr>
      <w:tr w:rsidR="00CC0CA9" w:rsidRPr="00325DB4" w14:paraId="242FB0E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C86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373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81C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AC7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FC0C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2E90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1C85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0.09</w:t>
            </w:r>
          </w:p>
        </w:tc>
      </w:tr>
      <w:tr w:rsidR="00CC0CA9" w:rsidRPr="00325DB4" w14:paraId="2BAC7A0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2A5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B104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AA3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A9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E72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593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1.728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C89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12.09</w:t>
            </w:r>
          </w:p>
        </w:tc>
      </w:tr>
      <w:tr w:rsidR="00CC0CA9" w:rsidRPr="00325DB4" w14:paraId="316CFC1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2790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A89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0237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4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9CC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9AB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7EF1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10.96</w:t>
            </w:r>
          </w:p>
        </w:tc>
      </w:tr>
      <w:tr w:rsidR="00CC0CA9" w:rsidRPr="00325DB4" w14:paraId="0E11AAA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F959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A5A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A7D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700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4067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97B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83B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167BD2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8A0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731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6DC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D85F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9EE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21C9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1EB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3.07</w:t>
            </w:r>
          </w:p>
        </w:tc>
      </w:tr>
      <w:tr w:rsidR="00CC0CA9" w:rsidRPr="00325DB4" w14:paraId="094DBAF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7D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A71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C12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EAFE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67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1E6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0.077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0D2A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0.54</w:t>
            </w:r>
          </w:p>
        </w:tc>
      </w:tr>
      <w:tr w:rsidR="00CC0CA9" w:rsidRPr="00325DB4" w14:paraId="0CEE973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96F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FF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223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AA4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9F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728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0.894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FD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6.26</w:t>
            </w:r>
          </w:p>
        </w:tc>
      </w:tr>
      <w:tr w:rsidR="00CC0CA9" w:rsidRPr="00325DB4" w14:paraId="13E3998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BF6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36E0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044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973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BD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BE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0.632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9B9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</w:tr>
      <w:tr w:rsidR="00CC0CA9" w:rsidRPr="00325DB4" w14:paraId="1A425FD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4A3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1D8E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AB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0D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0CC3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6825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0.384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223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</w:tr>
      <w:tr w:rsidR="00CC0CA9" w:rsidRPr="00325DB4" w14:paraId="0719039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3FE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C83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C515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941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B1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9D48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78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25AF49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C21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793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F4C0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4B8C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19D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2013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F92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0.064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1CAB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0.45</w:t>
            </w:r>
          </w:p>
        </w:tc>
      </w:tr>
      <w:tr w:rsidR="00CC0CA9" w:rsidRPr="00325DB4" w14:paraId="4AFF9E2F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665FC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53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F83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925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80FA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357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6ED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EFF8BD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450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81A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FA2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BA1C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A652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747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C4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630634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42FD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C0D4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5D2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7836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A045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4DD8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3B48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AD4E5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4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6D6E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F76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3CA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EF6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EF3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709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941C0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2C78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E60A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F17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8369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451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99D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39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7F3E6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F8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5D6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2DA2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864B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D544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8C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4E5E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05162C5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03B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222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BC99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5A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9DB8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41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907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45E8F36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6F4F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1441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BF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DE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2E19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526227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E4A2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E3A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</w:tr>
      <w:tr w:rsidR="00CC0CA9" w:rsidRPr="00325DB4" w14:paraId="487D458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8EE9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53CD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CE4B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F39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1D8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F2C3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FE2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BBE53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A2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ACA1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7C7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99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96B2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D7E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5BB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8851AE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5FF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3E94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960A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E87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D5B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526234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8A0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0.046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2C4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0.33</w:t>
            </w:r>
          </w:p>
        </w:tc>
      </w:tr>
      <w:tr w:rsidR="00CC0CA9" w:rsidRPr="00325DB4" w14:paraId="6055BF8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6B11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B12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F95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1B7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30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CB08B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B173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11EC184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1097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3E96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DD47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58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B0E4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0AD2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EF9A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</w:tr>
      <w:tr w:rsidR="00CC0CA9" w:rsidRPr="00325DB4" w14:paraId="538ADA5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CB78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AB94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8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E175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30FC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C3C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F70E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3B13059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B4B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B52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F0E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C5E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A414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62AA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E88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3FBAB9D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8B72D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01F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2FC7D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2EAB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30C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5A9E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345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E821DBC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383B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01F7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936C2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9B55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DBC6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2B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2CD1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E087A77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B61E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6D18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FF06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24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1C65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150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A158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362A24A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EF75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320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2E83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969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50E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CF09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602B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4377218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89DC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3A7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51EE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7F4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64D1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94ED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1766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000ED0C4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E446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2459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53B9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4DC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FCBCD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5EBEE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909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24CB876E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B184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5E54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9B17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899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DFBE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61C7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F06FA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671FCACB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73BF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29C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664A0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F23D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E78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488D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1C06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7FA3E6B8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3CC9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ЯНИС ИВОВ КАМЕНОВ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CF748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78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735A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520006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75B3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sz w:val="18"/>
                <w:szCs w:val="18"/>
              </w:rPr>
              <w:t>0.203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D1272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95EA7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1123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0CA9" w:rsidRPr="00325DB4" w14:paraId="3C366651" w14:textId="77777777" w:rsidTr="00250F8B">
        <w:trPr>
          <w:cantSplit/>
          <w:trHeight w:val="227"/>
        </w:trPr>
        <w:tc>
          <w:tcPr>
            <w:tcW w:w="39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72A09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48B96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BDE0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2430F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240.452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361FB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9141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81.406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B57DC" w14:textId="77777777" w:rsidR="00CC0CA9" w:rsidRPr="00325DB4" w:rsidRDefault="00CC0CA9" w:rsidP="00072B0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25DB4">
              <w:rPr>
                <w:rFonts w:ascii="Arial" w:hAnsi="Arial" w:cs="Arial"/>
                <w:b/>
                <w:bCs/>
                <w:sz w:val="18"/>
                <w:szCs w:val="18"/>
              </w:rPr>
              <w:t>569.84</w:t>
            </w:r>
          </w:p>
        </w:tc>
      </w:tr>
    </w:tbl>
    <w:p w14:paraId="1F4953A1" w14:textId="49FAF65B" w:rsidR="008324AB" w:rsidRDefault="008324AB" w:rsidP="00E52E11">
      <w:pPr>
        <w:jc w:val="both"/>
        <w:rPr>
          <w:lang w:val="ru-RU"/>
        </w:rPr>
      </w:pPr>
    </w:p>
    <w:p w14:paraId="3BC9DD5F" w14:textId="77777777" w:rsidR="00CC0CA9" w:rsidRPr="002725F6" w:rsidRDefault="00CC0CA9" w:rsidP="00E52E11">
      <w:pPr>
        <w:jc w:val="both"/>
        <w:rPr>
          <w:lang w:val="ru-RU"/>
        </w:rPr>
      </w:pPr>
    </w:p>
    <w:p w14:paraId="5B1A181C" w14:textId="77777777" w:rsidR="00617A58" w:rsidRPr="00334F0E" w:rsidRDefault="00617A58" w:rsidP="00E52E11">
      <w:pPr>
        <w:jc w:val="both"/>
        <w:rPr>
          <w:b/>
          <w:sz w:val="18"/>
          <w:szCs w:val="18"/>
          <w:lang w:val="bg-BG"/>
        </w:rPr>
      </w:pPr>
    </w:p>
    <w:p w14:paraId="131BD519" w14:textId="77777777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14:paraId="2DCADB47" w14:textId="77777777"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lastRenderedPageBreak/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14:paraId="5A4AF94D" w14:textId="77777777" w:rsidR="00F06BC9" w:rsidRPr="002725F6" w:rsidRDefault="00F06BC9" w:rsidP="00713EC9">
      <w:pPr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14:paraId="094AD5E5" w14:textId="77777777"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proofErr w:type="spellStart"/>
      <w:r w:rsidR="009B3FDB" w:rsidRPr="00CE78CA">
        <w:rPr>
          <w:lang w:val="ru-RU"/>
        </w:rPr>
        <w:t>Ползвателите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земеделски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земи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са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длъжни</w:t>
      </w:r>
      <w:proofErr w:type="spellEnd"/>
      <w:r w:rsidR="009B3FDB" w:rsidRPr="00CE78CA">
        <w:rPr>
          <w:lang w:val="ru-RU"/>
        </w:rPr>
        <w:t xml:space="preserve">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proofErr w:type="spellStart"/>
      <w:r w:rsidR="004517AC">
        <w:rPr>
          <w:lang w:val="ru-RU"/>
        </w:rPr>
        <w:t>набирателна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бюджетна</w:t>
      </w:r>
      <w:proofErr w:type="spellEnd"/>
      <w:r w:rsidR="009B3FDB" w:rsidRPr="00CE78CA">
        <w:rPr>
          <w:lang w:val="ru-RU"/>
        </w:rPr>
        <w:t xml:space="preserve"> сметка в </w:t>
      </w:r>
      <w:proofErr w:type="spellStart"/>
      <w:r w:rsidR="009B3FDB" w:rsidRPr="00CE78CA">
        <w:rPr>
          <w:lang w:val="ru-RU"/>
        </w:rPr>
        <w:t>областна</w:t>
      </w:r>
      <w:proofErr w:type="spellEnd"/>
      <w:r w:rsidR="009B3FDB" w:rsidRPr="00CE78CA">
        <w:rPr>
          <w:lang w:val="ru-RU"/>
        </w:rPr>
        <w:t xml:space="preserve"> дирекция "</w:t>
      </w:r>
      <w:proofErr w:type="spellStart"/>
      <w:r w:rsidR="009B3FDB" w:rsidRPr="00CE78CA">
        <w:rPr>
          <w:lang w:val="ru-RU"/>
        </w:rPr>
        <w:t>Земеделие</w:t>
      </w:r>
      <w:proofErr w:type="spellEnd"/>
      <w:r w:rsidR="009B3FDB" w:rsidRPr="00CE78CA">
        <w:rPr>
          <w:lang w:val="ru-RU"/>
        </w:rPr>
        <w:t xml:space="preserve">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</w:t>
      </w:r>
      <w:proofErr w:type="spellStart"/>
      <w:r w:rsidR="009B3FDB" w:rsidRPr="00CE78CA">
        <w:rPr>
          <w:lang w:val="ru-RU"/>
        </w:rPr>
        <w:t>сумата</w:t>
      </w:r>
      <w:proofErr w:type="spellEnd"/>
      <w:r w:rsidR="009B3FDB" w:rsidRPr="00CE78CA">
        <w:rPr>
          <w:lang w:val="ru-RU"/>
        </w:rPr>
        <w:t xml:space="preserve"> в размер на </w:t>
      </w:r>
      <w:proofErr w:type="spellStart"/>
      <w:r w:rsidR="009B3FDB" w:rsidRPr="00CE78CA">
        <w:rPr>
          <w:lang w:val="ru-RU"/>
        </w:rPr>
        <w:t>средното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годишно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рентно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плащане</w:t>
      </w:r>
      <w:proofErr w:type="spellEnd"/>
      <w:r w:rsidR="009B3FDB" w:rsidRPr="00CE78CA">
        <w:rPr>
          <w:lang w:val="ru-RU"/>
        </w:rPr>
        <w:t xml:space="preserve"> за </w:t>
      </w:r>
      <w:proofErr w:type="spellStart"/>
      <w:r w:rsidR="009B3FDB" w:rsidRPr="00CE78CA">
        <w:rPr>
          <w:lang w:val="ru-RU"/>
        </w:rPr>
        <w:t>землището</w:t>
      </w:r>
      <w:proofErr w:type="spellEnd"/>
      <w:r w:rsidR="009B3FDB" w:rsidRPr="00CE78CA">
        <w:rPr>
          <w:lang w:val="ru-RU"/>
        </w:rPr>
        <w:t xml:space="preserve"> </w:t>
      </w:r>
      <w:r w:rsidR="009B3FDB" w:rsidRPr="00CE78CA">
        <w:rPr>
          <w:b/>
          <w:lang w:val="ru-RU"/>
        </w:rPr>
        <w:t xml:space="preserve">в срок до три </w:t>
      </w:r>
      <w:proofErr w:type="spellStart"/>
      <w:r w:rsidR="009B3FDB" w:rsidRPr="00CE78CA">
        <w:rPr>
          <w:b/>
          <w:lang w:val="ru-RU"/>
        </w:rPr>
        <w:t>месеца</w:t>
      </w:r>
      <w:proofErr w:type="spellEnd"/>
      <w:r w:rsidR="009B3FDB" w:rsidRPr="00CE78CA">
        <w:rPr>
          <w:lang w:val="ru-RU"/>
        </w:rPr>
        <w:t xml:space="preserve"> от </w:t>
      </w:r>
      <w:proofErr w:type="spellStart"/>
      <w:r w:rsidR="009B3FDB" w:rsidRPr="00CE78CA">
        <w:rPr>
          <w:lang w:val="ru-RU"/>
        </w:rPr>
        <w:t>публикуване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заповедта</w:t>
      </w:r>
      <w:proofErr w:type="spellEnd"/>
      <w:r w:rsidR="009B3FDB" w:rsidRPr="00CE78CA">
        <w:rPr>
          <w:lang w:val="ru-RU"/>
        </w:rPr>
        <w:t>.</w:t>
      </w:r>
    </w:p>
    <w:p w14:paraId="16FC5A48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 За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който</w:t>
      </w:r>
      <w:proofErr w:type="spellEnd"/>
      <w:r w:rsidRPr="004A35CC">
        <w:rPr>
          <w:i/>
          <w:lang w:val="ru-RU"/>
        </w:rPr>
        <w:t xml:space="preserve"> не е заплати</w:t>
      </w:r>
      <w:r w:rsidR="00343C03" w:rsidRPr="004A35CC">
        <w:rPr>
          <w:i/>
          <w:lang w:val="ru-RU"/>
        </w:rPr>
        <w:t xml:space="preserve">л </w:t>
      </w:r>
      <w:proofErr w:type="spellStart"/>
      <w:r w:rsidR="00343C03" w:rsidRPr="004A35CC">
        <w:rPr>
          <w:i/>
          <w:lang w:val="ru-RU"/>
        </w:rPr>
        <w:t>сумите</w:t>
      </w:r>
      <w:proofErr w:type="spellEnd"/>
      <w:r w:rsidR="00343C03" w:rsidRPr="004A35CC">
        <w:rPr>
          <w:i/>
          <w:lang w:val="ru-RU"/>
        </w:rPr>
        <w:t xml:space="preserve"> за </w:t>
      </w:r>
      <w:proofErr w:type="spellStart"/>
      <w:r w:rsidR="00343C03" w:rsidRPr="004A35CC">
        <w:rPr>
          <w:i/>
          <w:lang w:val="ru-RU"/>
        </w:rPr>
        <w:t>ползваните</w:t>
      </w:r>
      <w:proofErr w:type="spellEnd"/>
      <w:r w:rsidR="00343C03" w:rsidRPr="004A35CC">
        <w:rPr>
          <w:i/>
          <w:lang w:val="ru-RU"/>
        </w:rPr>
        <w:t xml:space="preserve"> </w:t>
      </w:r>
      <w:proofErr w:type="spellStart"/>
      <w:r w:rsidR="00343C03" w:rsidRPr="004A35CC">
        <w:rPr>
          <w:i/>
          <w:lang w:val="ru-RU"/>
        </w:rPr>
        <w:t>земи</w:t>
      </w:r>
      <w:proofErr w:type="spellEnd"/>
      <w:r w:rsidR="00343C03" w:rsidRPr="004A35CC">
        <w:rPr>
          <w:i/>
          <w:lang w:val="ru-RU"/>
        </w:rPr>
        <w:t xml:space="preserve"> по </w:t>
      </w:r>
      <w:r w:rsidRPr="004A35CC">
        <w:rPr>
          <w:i/>
          <w:lang w:val="ru-RU"/>
        </w:rPr>
        <w:t xml:space="preserve">чл.37в ал.3 т.2 от ЗСПЗЗ, </w:t>
      </w:r>
      <w:proofErr w:type="spellStart"/>
      <w:r w:rsidRPr="004A35CC">
        <w:rPr>
          <w:i/>
          <w:lang w:val="ru-RU"/>
        </w:rPr>
        <w:t>съгласно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по ал.4, </w:t>
      </w:r>
      <w:r w:rsidRPr="004A35CC">
        <w:rPr>
          <w:b/>
          <w:i/>
          <w:lang w:val="ru-RU"/>
        </w:rPr>
        <w:t xml:space="preserve">се </w:t>
      </w:r>
      <w:proofErr w:type="spellStart"/>
      <w:r w:rsidRPr="004A35CC">
        <w:rPr>
          <w:b/>
          <w:i/>
          <w:lang w:val="ru-RU"/>
        </w:rPr>
        <w:t>прилага</w:t>
      </w:r>
      <w:proofErr w:type="spellEnd"/>
      <w:r w:rsidRPr="004A35CC">
        <w:rPr>
          <w:b/>
          <w:i/>
          <w:lang w:val="ru-RU"/>
        </w:rPr>
        <w:t xml:space="preserve"> чл.34 ал.6 от ЗСПЗЗ.</w:t>
      </w:r>
    </w:p>
    <w:p w14:paraId="6A203673" w14:textId="77777777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влиза</w:t>
      </w:r>
      <w:proofErr w:type="spellEnd"/>
      <w:r w:rsidRPr="004A35CC">
        <w:rPr>
          <w:i/>
          <w:lang w:val="ru-RU"/>
        </w:rPr>
        <w:t xml:space="preserve"> в сила по отношение на </w:t>
      </w:r>
      <w:proofErr w:type="spellStart"/>
      <w:r w:rsidRPr="004A35CC">
        <w:rPr>
          <w:i/>
          <w:lang w:val="ru-RU"/>
        </w:rPr>
        <w:t>съответния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при </w:t>
      </w:r>
      <w:proofErr w:type="spellStart"/>
      <w:r w:rsidRPr="004A35CC">
        <w:rPr>
          <w:i/>
          <w:lang w:val="ru-RU"/>
        </w:rPr>
        <w:t>изпълнени</w:t>
      </w:r>
      <w:r w:rsidR="002F2872" w:rsidRPr="004A35CC">
        <w:rPr>
          <w:i/>
          <w:lang w:val="ru-RU"/>
        </w:rPr>
        <w:t>е</w:t>
      </w:r>
      <w:proofErr w:type="spellEnd"/>
      <w:r w:rsidRPr="004A35CC">
        <w:rPr>
          <w:i/>
          <w:lang w:val="ru-RU"/>
        </w:rPr>
        <w:t xml:space="preserve"> на </w:t>
      </w:r>
      <w:proofErr w:type="spellStart"/>
      <w:r w:rsidRPr="004A35CC">
        <w:rPr>
          <w:i/>
          <w:lang w:val="ru-RU"/>
        </w:rPr>
        <w:t>условието</w:t>
      </w:r>
      <w:proofErr w:type="spellEnd"/>
      <w:r w:rsidRPr="004A35CC">
        <w:rPr>
          <w:i/>
          <w:lang w:val="ru-RU"/>
        </w:rPr>
        <w:t xml:space="preserve"> по чл.72 ал.1 от ППЗСПЗЗ.</w:t>
      </w:r>
    </w:p>
    <w:p w14:paraId="70D5BFC1" w14:textId="77777777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11621C">
        <w:rPr>
          <w:lang w:val="ru-RU"/>
        </w:rPr>
        <w:t xml:space="preserve"> </w:t>
      </w:r>
      <w:proofErr w:type="spellStart"/>
      <w:r w:rsidR="0011621C">
        <w:rPr>
          <w:lang w:val="ru-RU"/>
        </w:rPr>
        <w:t>Ботевград</w:t>
      </w:r>
      <w:proofErr w:type="spellEnd"/>
      <w:r w:rsidR="0011621C">
        <w:rPr>
          <w:lang w:val="ru-RU"/>
        </w:rPr>
        <w:t xml:space="preserve"> </w:t>
      </w:r>
      <w:r w:rsidR="00F06BC9" w:rsidRPr="00CE78CA">
        <w:rPr>
          <w:lang w:val="ru-RU"/>
        </w:rPr>
        <w:t xml:space="preserve">и </w:t>
      </w:r>
      <w:proofErr w:type="spellStart"/>
      <w:r w:rsidR="00F06BC9" w:rsidRPr="00CE78CA">
        <w:rPr>
          <w:lang w:val="ru-RU"/>
        </w:rPr>
        <w:t>кметство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с</w:t>
      </w:r>
      <w:r w:rsidR="0011621C">
        <w:rPr>
          <w:lang w:val="ru-RU"/>
        </w:rPr>
        <w:t>.</w:t>
      </w:r>
      <w:r w:rsidR="0033164B">
        <w:rPr>
          <w:lang w:val="ru-RU"/>
        </w:rPr>
        <w:t>Трудовец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14:paraId="532A311E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14AB3C38" w14:textId="1F16F627" w:rsidR="00A74690" w:rsidRDefault="00A74690" w:rsidP="00713EC9">
      <w:pPr>
        <w:jc w:val="both"/>
        <w:rPr>
          <w:lang w:val="bg-BG"/>
        </w:rPr>
      </w:pPr>
    </w:p>
    <w:p w14:paraId="4EEE0B36" w14:textId="1D30F6AD" w:rsidR="00CC0CA9" w:rsidRDefault="00CC0CA9" w:rsidP="00713EC9">
      <w:pPr>
        <w:jc w:val="both"/>
        <w:rPr>
          <w:lang w:val="bg-BG"/>
        </w:rPr>
      </w:pPr>
    </w:p>
    <w:p w14:paraId="7A741F70" w14:textId="77777777" w:rsidR="00CC0CA9" w:rsidRDefault="00CC0CA9" w:rsidP="00713EC9">
      <w:pPr>
        <w:jc w:val="both"/>
        <w:rPr>
          <w:lang w:val="bg-BG"/>
        </w:rPr>
      </w:pPr>
    </w:p>
    <w:p w14:paraId="0831EE8A" w14:textId="2B20CC2D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994911">
        <w:rPr>
          <w:b/>
          <w:lang w:val="bg-BG"/>
        </w:rPr>
        <w:t xml:space="preserve">   /П/</w:t>
      </w:r>
    </w:p>
    <w:p w14:paraId="7E98CE77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47359D1F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6ED98BB2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2AD118E9" w14:textId="53E70EA9" w:rsidR="00A74690" w:rsidRDefault="00A74690" w:rsidP="00F06BC9">
      <w:pPr>
        <w:rPr>
          <w:i/>
          <w:lang w:val="bg-BG"/>
        </w:rPr>
      </w:pPr>
    </w:p>
    <w:p w14:paraId="622A56B7" w14:textId="0D4D84D9" w:rsidR="00CC0CA9" w:rsidRDefault="00CC0CA9" w:rsidP="00F06BC9">
      <w:pPr>
        <w:rPr>
          <w:i/>
          <w:lang w:val="bg-BG"/>
        </w:rPr>
      </w:pPr>
    </w:p>
    <w:p w14:paraId="71EE2E8E" w14:textId="77777777" w:rsidR="00CC0CA9" w:rsidRPr="00CE78CA" w:rsidRDefault="00CC0CA9" w:rsidP="00F06BC9">
      <w:pPr>
        <w:rPr>
          <w:i/>
          <w:lang w:val="bg-BG"/>
        </w:rPr>
      </w:pPr>
      <w:bookmarkStart w:id="0" w:name="_GoBack"/>
      <w:bookmarkEnd w:id="0"/>
    </w:p>
    <w:sectPr w:rsidR="00CC0CA9" w:rsidRPr="00CE78CA" w:rsidSect="008A408D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418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FE1A0C" w14:textId="77777777" w:rsidR="00A06996" w:rsidRDefault="00A06996">
      <w:r>
        <w:separator/>
      </w:r>
    </w:p>
  </w:endnote>
  <w:endnote w:type="continuationSeparator" w:id="0">
    <w:p w14:paraId="5765642B" w14:textId="77777777" w:rsidR="00A06996" w:rsidRDefault="00A0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EB7F86" w14:textId="77777777" w:rsidR="00072B05" w:rsidRDefault="00072B05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87DAAC" w14:textId="77777777" w:rsidR="00072B05" w:rsidRDefault="00072B05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DB755" w14:textId="1D4E4284" w:rsidR="00072B05" w:rsidRPr="00713EC9" w:rsidRDefault="00072B05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994911">
      <w:rPr>
        <w:rStyle w:val="PageNumber"/>
        <w:noProof/>
        <w:sz w:val="18"/>
      </w:rPr>
      <w:t>103</w:t>
    </w:r>
    <w:r w:rsidRPr="00713EC9">
      <w:rPr>
        <w:rStyle w:val="PageNumber"/>
        <w:sz w:val="18"/>
      </w:rPr>
      <w:fldChar w:fldCharType="end"/>
    </w:r>
  </w:p>
  <w:p w14:paraId="21EF26C6" w14:textId="77777777" w:rsidR="00072B05" w:rsidRPr="002639F4" w:rsidRDefault="00072B05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6EAF4D2C" w14:textId="77777777" w:rsidR="00072B05" w:rsidRPr="002639F4" w:rsidRDefault="00072B05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5630899E" w14:textId="77777777" w:rsidR="00072B05" w:rsidRPr="00835BBA" w:rsidRDefault="00072B05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F43E0" w14:textId="77777777" w:rsidR="00072B05" w:rsidRPr="00004F45" w:rsidRDefault="00072B05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761BD8B1" w14:textId="77777777" w:rsidR="00072B05" w:rsidRPr="00004F45" w:rsidRDefault="00072B05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90810A" w14:textId="77777777" w:rsidR="00A06996" w:rsidRDefault="00A06996">
      <w:r>
        <w:separator/>
      </w:r>
    </w:p>
  </w:footnote>
  <w:footnote w:type="continuationSeparator" w:id="0">
    <w:p w14:paraId="1AE9877E" w14:textId="77777777" w:rsidR="00A06996" w:rsidRDefault="00A06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34F459" w14:textId="77777777" w:rsidR="00072B05" w:rsidRPr="005B69F7" w:rsidRDefault="00072B05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593BBB3F" wp14:editId="638B35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8EC0D6" w14:textId="77777777" w:rsidR="00072B05" w:rsidRPr="005B69F7" w:rsidRDefault="00072B05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6E802E42" wp14:editId="467B8CB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930B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2F88CF06" w14:textId="77777777" w:rsidR="00072B05" w:rsidRPr="0023186B" w:rsidRDefault="00072B0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2E7AE7A2" w14:textId="77777777" w:rsidR="00072B05" w:rsidRPr="00983B22" w:rsidRDefault="00072B05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София област</w:t>
    </w:r>
  </w:p>
  <w:p w14:paraId="3C14EC25" w14:textId="77777777" w:rsidR="00072B05" w:rsidRPr="00983B22" w:rsidRDefault="00072B05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298E"/>
    <w:rsid w:val="00004F45"/>
    <w:rsid w:val="00013A9F"/>
    <w:rsid w:val="00020405"/>
    <w:rsid w:val="00031A1D"/>
    <w:rsid w:val="00034C87"/>
    <w:rsid w:val="00034F6D"/>
    <w:rsid w:val="000633E4"/>
    <w:rsid w:val="00072B05"/>
    <w:rsid w:val="0009344D"/>
    <w:rsid w:val="00094932"/>
    <w:rsid w:val="000A519D"/>
    <w:rsid w:val="000B05B1"/>
    <w:rsid w:val="000C5047"/>
    <w:rsid w:val="000E2804"/>
    <w:rsid w:val="000E46A8"/>
    <w:rsid w:val="000F691D"/>
    <w:rsid w:val="0011621C"/>
    <w:rsid w:val="0012358E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34D"/>
    <w:rsid w:val="00236727"/>
    <w:rsid w:val="0024276E"/>
    <w:rsid w:val="00250F8B"/>
    <w:rsid w:val="002639F4"/>
    <w:rsid w:val="00266D04"/>
    <w:rsid w:val="002725F6"/>
    <w:rsid w:val="00291BDD"/>
    <w:rsid w:val="002A10AF"/>
    <w:rsid w:val="002C5874"/>
    <w:rsid w:val="002D09E2"/>
    <w:rsid w:val="002D3B8A"/>
    <w:rsid w:val="002E25EF"/>
    <w:rsid w:val="002F2872"/>
    <w:rsid w:val="003015D9"/>
    <w:rsid w:val="00307648"/>
    <w:rsid w:val="00312A59"/>
    <w:rsid w:val="003140CD"/>
    <w:rsid w:val="00325630"/>
    <w:rsid w:val="0033164B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10B0C"/>
    <w:rsid w:val="00430352"/>
    <w:rsid w:val="0043766A"/>
    <w:rsid w:val="00443D11"/>
    <w:rsid w:val="00446795"/>
    <w:rsid w:val="004517AC"/>
    <w:rsid w:val="00454CDE"/>
    <w:rsid w:val="00457F33"/>
    <w:rsid w:val="00463733"/>
    <w:rsid w:val="00464DCD"/>
    <w:rsid w:val="00470179"/>
    <w:rsid w:val="00471AF4"/>
    <w:rsid w:val="00491557"/>
    <w:rsid w:val="00496975"/>
    <w:rsid w:val="004A35CC"/>
    <w:rsid w:val="004B10BF"/>
    <w:rsid w:val="004C3144"/>
    <w:rsid w:val="004C4B62"/>
    <w:rsid w:val="004E31E0"/>
    <w:rsid w:val="004E5FF6"/>
    <w:rsid w:val="004F576B"/>
    <w:rsid w:val="004F5882"/>
    <w:rsid w:val="004F765C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18B8"/>
    <w:rsid w:val="005F3A9D"/>
    <w:rsid w:val="00600678"/>
    <w:rsid w:val="00602A0B"/>
    <w:rsid w:val="00606C01"/>
    <w:rsid w:val="00616262"/>
    <w:rsid w:val="00617A58"/>
    <w:rsid w:val="00623B38"/>
    <w:rsid w:val="006359F1"/>
    <w:rsid w:val="00645F78"/>
    <w:rsid w:val="00654315"/>
    <w:rsid w:val="006552EC"/>
    <w:rsid w:val="006655C6"/>
    <w:rsid w:val="006727E9"/>
    <w:rsid w:val="006871DF"/>
    <w:rsid w:val="00687C4C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0C31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4E16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D05C7"/>
    <w:rsid w:val="007D07CD"/>
    <w:rsid w:val="007D6450"/>
    <w:rsid w:val="007E1780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83AE2"/>
    <w:rsid w:val="00893776"/>
    <w:rsid w:val="008A1BBB"/>
    <w:rsid w:val="008A408D"/>
    <w:rsid w:val="008B0206"/>
    <w:rsid w:val="008B1300"/>
    <w:rsid w:val="008D1749"/>
    <w:rsid w:val="008D2703"/>
    <w:rsid w:val="008D27D1"/>
    <w:rsid w:val="008E0E45"/>
    <w:rsid w:val="008F3A6E"/>
    <w:rsid w:val="00914FC5"/>
    <w:rsid w:val="00923FC0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D9"/>
    <w:rsid w:val="00992DF8"/>
    <w:rsid w:val="00994911"/>
    <w:rsid w:val="00996A5D"/>
    <w:rsid w:val="0099762A"/>
    <w:rsid w:val="009A2BA7"/>
    <w:rsid w:val="009A49E5"/>
    <w:rsid w:val="009B3FDB"/>
    <w:rsid w:val="009B57C3"/>
    <w:rsid w:val="009C0D3B"/>
    <w:rsid w:val="009D555E"/>
    <w:rsid w:val="009E2A74"/>
    <w:rsid w:val="009E2BCE"/>
    <w:rsid w:val="009E7D8E"/>
    <w:rsid w:val="009F2A96"/>
    <w:rsid w:val="00A06996"/>
    <w:rsid w:val="00A23BFD"/>
    <w:rsid w:val="00A2419F"/>
    <w:rsid w:val="00A36C2A"/>
    <w:rsid w:val="00A513B1"/>
    <w:rsid w:val="00A56EBD"/>
    <w:rsid w:val="00A60928"/>
    <w:rsid w:val="00A74690"/>
    <w:rsid w:val="00A74EBA"/>
    <w:rsid w:val="00A76B02"/>
    <w:rsid w:val="00A805A9"/>
    <w:rsid w:val="00A806FD"/>
    <w:rsid w:val="00A908FE"/>
    <w:rsid w:val="00A92CFD"/>
    <w:rsid w:val="00AA37E5"/>
    <w:rsid w:val="00AB4C93"/>
    <w:rsid w:val="00AB53BB"/>
    <w:rsid w:val="00AD13E8"/>
    <w:rsid w:val="00AD2747"/>
    <w:rsid w:val="00AD3A76"/>
    <w:rsid w:val="00AD6705"/>
    <w:rsid w:val="00AD6B30"/>
    <w:rsid w:val="00AD7D68"/>
    <w:rsid w:val="00AE6009"/>
    <w:rsid w:val="00B01BC8"/>
    <w:rsid w:val="00B02AEB"/>
    <w:rsid w:val="00B14BA2"/>
    <w:rsid w:val="00B157DC"/>
    <w:rsid w:val="00B54180"/>
    <w:rsid w:val="00B65B7A"/>
    <w:rsid w:val="00B80B62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0CA9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DD17AB"/>
    <w:rsid w:val="00DD52F7"/>
    <w:rsid w:val="00DE6CF2"/>
    <w:rsid w:val="00E033AB"/>
    <w:rsid w:val="00E14211"/>
    <w:rsid w:val="00E14AEE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A3B1F"/>
    <w:rsid w:val="00EA778C"/>
    <w:rsid w:val="00EB4DB7"/>
    <w:rsid w:val="00EE1A25"/>
    <w:rsid w:val="00EE2FF9"/>
    <w:rsid w:val="00EF61F2"/>
    <w:rsid w:val="00F06BC9"/>
    <w:rsid w:val="00F1309C"/>
    <w:rsid w:val="00F37E58"/>
    <w:rsid w:val="00F62A14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A76C8"/>
    <w:rsid w:val="00FB2631"/>
    <w:rsid w:val="00FB3A94"/>
    <w:rsid w:val="00FB775A"/>
    <w:rsid w:val="00FD129D"/>
    <w:rsid w:val="00FD45F0"/>
    <w:rsid w:val="00FE4761"/>
    <w:rsid w:val="00FE4CDF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5286FC8B"/>
  <w15:docId w15:val="{03A0988C-443D-4AF0-8EC0-746534B34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464D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5">
    <w:name w:val="xl75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6">
    <w:name w:val="xl76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464DC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8">
    <w:name w:val="xl108"/>
    <w:basedOn w:val="Normal"/>
    <w:rsid w:val="00914FC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9">
    <w:name w:val="xl109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0">
    <w:name w:val="xl110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1">
    <w:name w:val="xl111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2">
    <w:name w:val="xl112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3">
    <w:name w:val="xl113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4">
    <w:name w:val="xl114"/>
    <w:basedOn w:val="Normal"/>
    <w:rsid w:val="00914F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5">
    <w:name w:val="xl115"/>
    <w:basedOn w:val="Normal"/>
    <w:rsid w:val="00914FC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16">
    <w:name w:val="xl116"/>
    <w:basedOn w:val="Normal"/>
    <w:rsid w:val="00914FC5"/>
    <w:pPr>
      <w:spacing w:before="100" w:beforeAutospacing="1" w:after="100" w:afterAutospacing="1"/>
    </w:pPr>
    <w:rPr>
      <w:rFonts w:ascii="Arial" w:hAnsi="Arial" w:cs="Arial"/>
      <w:b/>
      <w:bCs/>
      <w:lang w:val="bg-BG" w:eastAsia="bg-BG"/>
    </w:rPr>
  </w:style>
  <w:style w:type="paragraph" w:customStyle="1" w:styleId="xl117">
    <w:name w:val="xl117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8">
    <w:name w:val="xl118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19">
    <w:name w:val="xl119"/>
    <w:basedOn w:val="Normal"/>
    <w:rsid w:val="00914F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paragraph" w:customStyle="1" w:styleId="xl120">
    <w:name w:val="xl120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1">
    <w:name w:val="xl121"/>
    <w:basedOn w:val="Normal"/>
    <w:rsid w:val="00914FC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2">
    <w:name w:val="xl122"/>
    <w:basedOn w:val="Normal"/>
    <w:rsid w:val="00914F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3">
    <w:name w:val="xl123"/>
    <w:basedOn w:val="Normal"/>
    <w:rsid w:val="00914FC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24">
    <w:name w:val="xl124"/>
    <w:basedOn w:val="Normal"/>
    <w:rsid w:val="00914FC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6">
    <w:name w:val="xl106"/>
    <w:basedOn w:val="Normal"/>
    <w:rsid w:val="0023634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107">
    <w:name w:val="xl107"/>
    <w:basedOn w:val="Normal"/>
    <w:rsid w:val="002363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CC0CA9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C0CA9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D5BCE-AB25-4C21-85DF-E2AD0E291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1</Pages>
  <Words>35525</Words>
  <Characters>202497</Characters>
  <Application>Microsoft Office Word</Application>
  <DocSecurity>0</DocSecurity>
  <Lines>1687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237547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4</cp:revision>
  <cp:lastPrinted>2016-09-16T10:47:00Z</cp:lastPrinted>
  <dcterms:created xsi:type="dcterms:W3CDTF">2020-09-17T08:02:00Z</dcterms:created>
  <dcterms:modified xsi:type="dcterms:W3CDTF">2020-09-17T08:03:00Z</dcterms:modified>
</cp:coreProperties>
</file>